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7504D" w14:textId="43154499" w:rsidR="00AF02C9" w:rsidRPr="004E5EF8" w:rsidRDefault="00AF02C9" w:rsidP="00AF02C9">
      <w:pPr>
        <w:tabs>
          <w:tab w:val="left" w:pos="8640"/>
          <w:tab w:val="left" w:pos="11880"/>
        </w:tabs>
        <w:spacing w:after="0"/>
        <w:rPr>
          <w:rFonts w:ascii="Arial" w:eastAsia="Batang" w:hAnsi="Arial" w:cs="Arial"/>
          <w:b/>
          <w:bCs/>
          <w:sz w:val="24"/>
          <w:szCs w:val="24"/>
          <w:lang w:eastAsia="ko-KR"/>
        </w:rPr>
      </w:pPr>
      <w:bookmarkStart w:id="0" w:name="_Hlk149288886"/>
      <w:r w:rsidRPr="00012F49">
        <w:rPr>
          <w:rFonts w:ascii="Arial" w:eastAsia="Batang" w:hAnsi="Arial" w:cs="Arial"/>
          <w:b/>
          <w:bCs/>
          <w:sz w:val="24"/>
          <w:szCs w:val="24"/>
        </w:rPr>
        <w:t>3GPP TSG RAN WG1 Meeting #1</w:t>
      </w:r>
      <w:r>
        <w:rPr>
          <w:rFonts w:ascii="Arial" w:eastAsia="Batang" w:hAnsi="Arial" w:cs="Arial"/>
          <w:b/>
          <w:bCs/>
          <w:sz w:val="24"/>
          <w:szCs w:val="24"/>
        </w:rPr>
        <w:t>21</w:t>
      </w:r>
      <w:r w:rsidRPr="00012F49">
        <w:rPr>
          <w:rFonts w:ascii="Arial" w:eastAsia="Batang" w:hAnsi="Arial" w:cs="Arial"/>
          <w:b/>
          <w:bCs/>
          <w:sz w:val="24"/>
          <w:szCs w:val="24"/>
        </w:rPr>
        <w:tab/>
      </w:r>
      <w:r w:rsidRPr="001D180E">
        <w:rPr>
          <w:rFonts w:ascii="Arial" w:eastAsia="Batang" w:hAnsi="Arial" w:cs="Arial"/>
          <w:b/>
          <w:bCs/>
          <w:sz w:val="24"/>
          <w:szCs w:val="24"/>
        </w:rPr>
        <w:t>R1-2</w:t>
      </w:r>
      <w:r>
        <w:rPr>
          <w:rFonts w:ascii="Arial" w:eastAsia="Batang" w:hAnsi="Arial" w:cs="Arial"/>
          <w:b/>
          <w:bCs/>
          <w:sz w:val="24"/>
          <w:szCs w:val="24"/>
        </w:rPr>
        <w:t>5</w:t>
      </w:r>
      <w:r w:rsidRPr="001D180E">
        <w:rPr>
          <w:rFonts w:ascii="Arial" w:eastAsia="Batang" w:hAnsi="Arial" w:cs="Arial"/>
          <w:b/>
          <w:bCs/>
          <w:sz w:val="24"/>
          <w:szCs w:val="24"/>
        </w:rPr>
        <w:t>0</w:t>
      </w:r>
      <w:r>
        <w:rPr>
          <w:rFonts w:ascii="Arial" w:eastAsia="Batang" w:hAnsi="Arial" w:cs="Arial"/>
          <w:b/>
          <w:bCs/>
          <w:sz w:val="24"/>
          <w:szCs w:val="24"/>
        </w:rPr>
        <w:t>3647</w:t>
      </w:r>
    </w:p>
    <w:p w14:paraId="4EA080ED" w14:textId="77777777" w:rsidR="00AF02C9" w:rsidRPr="00012F49" w:rsidRDefault="00AF02C9" w:rsidP="00AF02C9">
      <w:pPr>
        <w:spacing w:after="0"/>
        <w:ind w:left="1988" w:hanging="1988"/>
        <w:jc w:val="both"/>
        <w:rPr>
          <w:rFonts w:ascii="Arial" w:eastAsia="Batang" w:hAnsi="Arial" w:cs="Arial"/>
          <w:b/>
          <w:bCs/>
          <w:sz w:val="24"/>
          <w:szCs w:val="24"/>
        </w:rPr>
      </w:pPr>
      <w:r>
        <w:rPr>
          <w:rFonts w:ascii="Arial" w:eastAsia="Batang" w:hAnsi="Arial" w:cs="Arial"/>
          <w:b/>
          <w:bCs/>
          <w:sz w:val="24"/>
          <w:szCs w:val="24"/>
          <w:lang w:eastAsia="ko-KR"/>
        </w:rPr>
        <w:t>St Julian’s</w:t>
      </w:r>
      <w:r>
        <w:rPr>
          <w:rFonts w:ascii="Arial" w:eastAsia="Batang" w:hAnsi="Arial" w:cs="Arial"/>
          <w:b/>
          <w:bCs/>
          <w:sz w:val="24"/>
          <w:szCs w:val="24"/>
        </w:rPr>
        <w:t>, Malta</w:t>
      </w:r>
      <w:r w:rsidRPr="00012F49">
        <w:rPr>
          <w:rFonts w:ascii="Arial" w:eastAsia="Batang" w:hAnsi="Arial" w:cs="Arial"/>
          <w:b/>
          <w:bCs/>
          <w:sz w:val="24"/>
          <w:szCs w:val="24"/>
        </w:rPr>
        <w:t xml:space="preserve">, </w:t>
      </w:r>
      <w:r>
        <w:rPr>
          <w:rFonts w:ascii="Arial" w:eastAsia="Batang" w:hAnsi="Arial" w:cs="Arial"/>
          <w:b/>
          <w:bCs/>
          <w:sz w:val="24"/>
          <w:szCs w:val="24"/>
        </w:rPr>
        <w:t>May</w:t>
      </w:r>
      <w:r w:rsidRPr="00012F49">
        <w:rPr>
          <w:rFonts w:ascii="Arial" w:eastAsia="Batang" w:hAnsi="Arial" w:cs="Arial"/>
          <w:b/>
          <w:bCs/>
          <w:sz w:val="24"/>
          <w:szCs w:val="24"/>
        </w:rPr>
        <w:t xml:space="preserve"> </w:t>
      </w:r>
      <w:r>
        <w:rPr>
          <w:rFonts w:ascii="Arial" w:eastAsia="Batang" w:hAnsi="Arial" w:cs="Arial"/>
          <w:b/>
          <w:bCs/>
          <w:sz w:val="24"/>
          <w:szCs w:val="24"/>
        </w:rPr>
        <w:t>19</w:t>
      </w:r>
      <w:r w:rsidRPr="009457AD">
        <w:rPr>
          <w:rFonts w:ascii="Arial" w:eastAsia="Batang" w:hAnsi="Arial" w:cs="Arial"/>
          <w:b/>
          <w:bCs/>
          <w:sz w:val="24"/>
          <w:szCs w:val="24"/>
          <w:vertAlign w:val="superscript"/>
        </w:rPr>
        <w:t>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lang w:eastAsia="ko-KR"/>
        </w:rPr>
        <w:t>23</w:t>
      </w:r>
      <w:r w:rsidRPr="008D7CC0">
        <w:rPr>
          <w:rFonts w:ascii="Arial" w:eastAsia="Batang" w:hAnsi="Arial" w:cs="Arial"/>
          <w:b/>
          <w:sz w:val="24"/>
          <w:szCs w:val="24"/>
          <w:vertAlign w:val="superscript"/>
          <w:lang w:eastAsia="ko-KR"/>
        </w:rPr>
        <w:t>rd</w:t>
      </w:r>
      <w:r>
        <w:rPr>
          <w:rFonts w:ascii="Arial" w:eastAsia="Batang" w:hAnsi="Arial" w:cs="Arial"/>
          <w:b/>
          <w:sz w:val="24"/>
          <w:szCs w:val="24"/>
        </w:rPr>
        <w:t>,</w:t>
      </w:r>
      <w:r w:rsidRPr="00924E17">
        <w:rPr>
          <w:rFonts w:ascii="Arial" w:eastAsia="Batang" w:hAnsi="Arial" w:cs="Arial"/>
          <w:b/>
          <w:sz w:val="24"/>
          <w:szCs w:val="24"/>
        </w:rPr>
        <w:t xml:space="preserve"> 202</w:t>
      </w:r>
      <w:r>
        <w:rPr>
          <w:rFonts w:ascii="Arial" w:eastAsia="Batang" w:hAnsi="Arial" w:cs="Arial"/>
          <w:b/>
          <w:sz w:val="24"/>
          <w:szCs w:val="24"/>
        </w:rPr>
        <w:t>5</w:t>
      </w:r>
    </w:p>
    <w:bookmarkEnd w:id="0"/>
    <w:p w14:paraId="15EEAAC7" w14:textId="77777777" w:rsidR="0064694C" w:rsidRPr="0022143C" w:rsidRDefault="0064694C" w:rsidP="0064694C">
      <w:pPr>
        <w:spacing w:after="0"/>
        <w:ind w:left="1988" w:hanging="1988"/>
        <w:jc w:val="both"/>
        <w:rPr>
          <w:rFonts w:ascii="Arial" w:hAnsi="Arial" w:cs="Arial"/>
          <w:b/>
          <w:sz w:val="24"/>
          <w:lang w:eastAsia="zh-CN"/>
        </w:rPr>
      </w:pPr>
    </w:p>
    <w:p w14:paraId="001A3F9B" w14:textId="77777777" w:rsidR="0064694C" w:rsidRPr="0022143C" w:rsidRDefault="0064694C" w:rsidP="0064694C">
      <w:pPr>
        <w:spacing w:after="0"/>
        <w:ind w:left="1988" w:hanging="1988"/>
        <w:jc w:val="both"/>
        <w:rPr>
          <w:rFonts w:ascii="Arial" w:hAnsi="Arial" w:cs="Arial"/>
          <w:b/>
          <w:sz w:val="24"/>
        </w:rPr>
      </w:pPr>
      <w:r w:rsidRPr="0022143C">
        <w:rPr>
          <w:rFonts w:ascii="Arial" w:hAnsi="Arial" w:cs="Arial"/>
          <w:b/>
          <w:sz w:val="24"/>
        </w:rPr>
        <w:t>Source:</w:t>
      </w:r>
      <w:r w:rsidRPr="0022143C">
        <w:rPr>
          <w:rFonts w:ascii="Arial" w:hAnsi="Arial" w:cs="Arial"/>
          <w:b/>
          <w:sz w:val="24"/>
        </w:rPr>
        <w:tab/>
        <w:t>Intel Corporation</w:t>
      </w:r>
    </w:p>
    <w:p w14:paraId="0A06D057" w14:textId="678A3388" w:rsidR="0064694C" w:rsidRPr="0022143C" w:rsidRDefault="0064694C" w:rsidP="0064694C">
      <w:pPr>
        <w:spacing w:after="0"/>
        <w:ind w:left="1988" w:hanging="1988"/>
        <w:jc w:val="both"/>
        <w:rPr>
          <w:rFonts w:ascii="Arial" w:hAnsi="Arial" w:cs="Arial"/>
          <w:b/>
          <w:sz w:val="24"/>
        </w:rPr>
      </w:pPr>
      <w:r w:rsidRPr="0022143C">
        <w:rPr>
          <w:rFonts w:ascii="Arial" w:hAnsi="Arial" w:cs="Arial"/>
          <w:b/>
          <w:sz w:val="24"/>
        </w:rPr>
        <w:t>Title:</w:t>
      </w:r>
      <w:r w:rsidRPr="0022143C">
        <w:rPr>
          <w:rFonts w:ascii="Arial" w:hAnsi="Arial" w:cs="Arial"/>
          <w:b/>
          <w:sz w:val="24"/>
        </w:rPr>
        <w:tab/>
      </w:r>
      <w:r w:rsidR="009E2DB3" w:rsidRPr="0022143C">
        <w:rPr>
          <w:rFonts w:ascii="Arial" w:hAnsi="Arial" w:cs="Arial"/>
          <w:b/>
          <w:sz w:val="24"/>
        </w:rPr>
        <w:t>Discussion on channel model adaptation/extension</w:t>
      </w:r>
    </w:p>
    <w:p w14:paraId="42734178" w14:textId="69E71277" w:rsidR="0064694C" w:rsidRPr="0022143C" w:rsidRDefault="0064694C" w:rsidP="0064694C">
      <w:pPr>
        <w:spacing w:after="0"/>
        <w:ind w:left="1988" w:hanging="1988"/>
        <w:jc w:val="both"/>
        <w:rPr>
          <w:rFonts w:ascii="Arial" w:hAnsi="Arial" w:cs="Arial"/>
          <w:b/>
          <w:sz w:val="24"/>
          <w:lang w:eastAsia="zh-CN"/>
        </w:rPr>
      </w:pPr>
      <w:r w:rsidRPr="0022143C">
        <w:rPr>
          <w:rFonts w:ascii="Arial" w:hAnsi="Arial" w:cs="Arial"/>
          <w:b/>
          <w:sz w:val="24"/>
        </w:rPr>
        <w:t>Agenda item:</w:t>
      </w:r>
      <w:r w:rsidRPr="0022143C">
        <w:rPr>
          <w:rFonts w:ascii="Arial" w:hAnsi="Arial" w:cs="Arial"/>
          <w:b/>
          <w:sz w:val="24"/>
        </w:rPr>
        <w:tab/>
        <w:t>9.8.2</w:t>
      </w:r>
    </w:p>
    <w:p w14:paraId="5AA372B9" w14:textId="77777777" w:rsidR="0064694C" w:rsidRPr="0022143C" w:rsidRDefault="0064694C" w:rsidP="0064694C">
      <w:pPr>
        <w:spacing w:after="0"/>
        <w:ind w:left="1988" w:hanging="1988"/>
        <w:jc w:val="both"/>
        <w:rPr>
          <w:rFonts w:ascii="Arial" w:hAnsi="Arial" w:cs="Arial"/>
          <w:b/>
          <w:sz w:val="24"/>
        </w:rPr>
      </w:pPr>
      <w:r w:rsidRPr="0022143C">
        <w:rPr>
          <w:rFonts w:ascii="Arial" w:hAnsi="Arial" w:cs="Arial"/>
          <w:b/>
          <w:sz w:val="24"/>
        </w:rPr>
        <w:t>Document for:</w:t>
      </w:r>
      <w:bookmarkStart w:id="1" w:name="DocumentFor"/>
      <w:bookmarkEnd w:id="1"/>
      <w:r w:rsidRPr="0022143C">
        <w:rPr>
          <w:rFonts w:ascii="Arial" w:hAnsi="Arial" w:cs="Arial"/>
          <w:b/>
          <w:sz w:val="24"/>
        </w:rPr>
        <w:tab/>
        <w:t>Discussion</w:t>
      </w:r>
    </w:p>
    <w:p w14:paraId="4B750177" w14:textId="77777777" w:rsidR="0064694C" w:rsidRPr="0022143C" w:rsidRDefault="0064694C" w:rsidP="0064694C">
      <w:pPr>
        <w:pStyle w:val="Heading1"/>
        <w:textAlignment w:val="auto"/>
        <w:rPr>
          <w:lang w:val="en-US"/>
        </w:rPr>
      </w:pPr>
      <w:bookmarkStart w:id="2" w:name="_Ref506539118"/>
      <w:bookmarkStart w:id="3" w:name="_Hlk158120804"/>
      <w:r w:rsidRPr="0022143C">
        <w:rPr>
          <w:lang w:val="en-US"/>
        </w:rPr>
        <w:t>Introduction</w:t>
      </w:r>
      <w:bookmarkEnd w:id="2"/>
    </w:p>
    <w:p w14:paraId="0B312417" w14:textId="6854838B" w:rsidR="0051536A" w:rsidRPr="0022143C" w:rsidRDefault="005516C7" w:rsidP="0064694C">
      <w:pPr>
        <w:jc w:val="both"/>
        <w:rPr>
          <w:lang w:eastAsia="zh-CN"/>
        </w:rPr>
      </w:pPr>
      <w:r w:rsidRPr="0022143C">
        <w:rPr>
          <w:lang w:eastAsia="zh-CN"/>
        </w:rPr>
        <w:t>A new SI was</w:t>
      </w:r>
      <w:r w:rsidR="001F4CC4" w:rsidRPr="0022143C">
        <w:rPr>
          <w:lang w:eastAsia="zh-CN"/>
        </w:rPr>
        <w:t xml:space="preserve"> approved in RANP meeting #102</w:t>
      </w:r>
      <w:r w:rsidR="0051536A" w:rsidRPr="0022143C">
        <w:rPr>
          <w:lang w:eastAsia="zh-CN"/>
        </w:rPr>
        <w:t xml:space="preserve"> to study channel model enhancements for 7-24GHz for NR</w:t>
      </w:r>
      <w:r w:rsidR="00D7277B">
        <w:rPr>
          <w:lang w:eastAsia="zh-CN"/>
        </w:rPr>
        <w:t xml:space="preserve"> [1]</w:t>
      </w:r>
      <w:r w:rsidR="0051536A" w:rsidRPr="0022143C">
        <w:rPr>
          <w:lang w:eastAsia="zh-CN"/>
        </w:rPr>
        <w:t>.</w:t>
      </w:r>
      <w:r w:rsidR="006E024E" w:rsidRPr="0022143C">
        <w:rPr>
          <w:lang w:eastAsia="zh-CN"/>
        </w:rPr>
        <w:t xml:space="preserve"> </w:t>
      </w:r>
      <w:r w:rsidR="00E35858" w:rsidRPr="0022143C">
        <w:rPr>
          <w:lang w:eastAsia="zh-CN"/>
        </w:rPr>
        <w:t>According to the approved SID, the objectives of this study are as follows</w:t>
      </w:r>
      <w:r w:rsidR="00F62000" w:rsidRPr="0022143C">
        <w:rPr>
          <w:lang w:eastAsia="zh-CN"/>
        </w:rPr>
        <w:t>:</w:t>
      </w:r>
    </w:p>
    <w:tbl>
      <w:tblPr>
        <w:tblStyle w:val="TableGrid"/>
        <w:tblW w:w="0" w:type="auto"/>
        <w:tblLook w:val="04A0" w:firstRow="1" w:lastRow="0" w:firstColumn="1" w:lastColumn="0" w:noHBand="0" w:noVBand="1"/>
      </w:tblPr>
      <w:tblGrid>
        <w:gridCol w:w="9962"/>
      </w:tblGrid>
      <w:tr w:rsidR="00E35858" w:rsidRPr="0022143C" w14:paraId="2EF3799D" w14:textId="77777777" w:rsidTr="00E35858">
        <w:tc>
          <w:tcPr>
            <w:tcW w:w="9962" w:type="dxa"/>
          </w:tcPr>
          <w:p w14:paraId="77E7C7D1" w14:textId="77777777" w:rsidR="00873A2D" w:rsidRPr="0022143C" w:rsidRDefault="00873A2D" w:rsidP="00376AA8">
            <w:pPr>
              <w:pStyle w:val="ListParagraph"/>
              <w:numPr>
                <w:ilvl w:val="0"/>
                <w:numId w:val="5"/>
              </w:numPr>
              <w:spacing w:after="120"/>
              <w:ind w:left="425"/>
              <w:rPr>
                <w:lang w:eastAsia="zh-CN"/>
              </w:rPr>
            </w:pPr>
            <w:r w:rsidRPr="0022143C">
              <w:rPr>
                <w:lang w:eastAsia="zh-CN"/>
              </w:rPr>
              <w:t>Validate using measurements the channel model of TR38.901 at least for 7-24 GHz</w:t>
            </w:r>
          </w:p>
          <w:p w14:paraId="11E99CC2" w14:textId="77777777" w:rsidR="00873A2D" w:rsidRPr="0022143C" w:rsidRDefault="00873A2D" w:rsidP="00376AA8">
            <w:pPr>
              <w:pStyle w:val="ListParagraph"/>
              <w:numPr>
                <w:ilvl w:val="1"/>
                <w:numId w:val="5"/>
              </w:numPr>
              <w:spacing w:after="120"/>
              <w:ind w:left="1145"/>
              <w:rPr>
                <w:lang w:eastAsia="zh-CN"/>
              </w:rPr>
            </w:pPr>
            <w:r w:rsidRPr="0022143C">
              <w:rPr>
                <w:lang w:eastAsia="zh-CN"/>
              </w:rPr>
              <w:t xml:space="preserve">Note: Only </w:t>
            </w:r>
            <w:proofErr w:type="gramStart"/>
            <w:r w:rsidRPr="0022143C">
              <w:rPr>
                <w:lang w:eastAsia="zh-CN"/>
              </w:rPr>
              <w:t>stochastic</w:t>
            </w:r>
            <w:proofErr w:type="gramEnd"/>
            <w:r w:rsidRPr="0022143C">
              <w:rPr>
                <w:lang w:eastAsia="zh-CN"/>
              </w:rPr>
              <w:t xml:space="preserve"> channel model is considered for </w:t>
            </w:r>
            <w:proofErr w:type="gramStart"/>
            <w:r w:rsidRPr="0022143C">
              <w:rPr>
                <w:lang w:eastAsia="zh-CN"/>
              </w:rPr>
              <w:t>the validation</w:t>
            </w:r>
            <w:proofErr w:type="gramEnd"/>
            <w:r w:rsidRPr="0022143C">
              <w:rPr>
                <w:lang w:eastAsia="zh-CN"/>
              </w:rPr>
              <w:t>.</w:t>
            </w:r>
          </w:p>
          <w:p w14:paraId="4A2F6D75" w14:textId="77777777" w:rsidR="00873A2D" w:rsidRPr="0022143C" w:rsidRDefault="00873A2D" w:rsidP="00376AA8">
            <w:pPr>
              <w:pStyle w:val="ListParagraph"/>
              <w:numPr>
                <w:ilvl w:val="1"/>
                <w:numId w:val="5"/>
              </w:numPr>
              <w:spacing w:after="120"/>
              <w:ind w:left="1145"/>
              <w:rPr>
                <w:lang w:eastAsia="zh-CN"/>
              </w:rPr>
            </w:pPr>
            <w:r w:rsidRPr="0022143C">
              <w:rPr>
                <w:lang w:eastAsia="zh-CN"/>
              </w:rPr>
              <w:t xml:space="preserve">Note: The validation may consider all existing scenarios: </w:t>
            </w:r>
            <w:proofErr w:type="spellStart"/>
            <w:r w:rsidRPr="0022143C">
              <w:rPr>
                <w:lang w:eastAsia="zh-CN"/>
              </w:rPr>
              <w:t>UMi</w:t>
            </w:r>
            <w:proofErr w:type="spellEnd"/>
            <w:r w:rsidRPr="0022143C">
              <w:rPr>
                <w:lang w:eastAsia="zh-CN"/>
              </w:rPr>
              <w:t xml:space="preserve">-street canyon, </w:t>
            </w:r>
            <w:proofErr w:type="spellStart"/>
            <w:r w:rsidRPr="0022143C">
              <w:rPr>
                <w:lang w:eastAsia="zh-CN"/>
              </w:rPr>
              <w:t>UMa</w:t>
            </w:r>
            <w:proofErr w:type="spellEnd"/>
            <w:r w:rsidRPr="0022143C">
              <w:rPr>
                <w:lang w:eastAsia="zh-CN"/>
              </w:rPr>
              <w:t xml:space="preserve">, Indoor-Office, </w:t>
            </w:r>
            <w:proofErr w:type="spellStart"/>
            <w:r w:rsidRPr="0022143C">
              <w:rPr>
                <w:lang w:eastAsia="zh-CN"/>
              </w:rPr>
              <w:t>RMa</w:t>
            </w:r>
            <w:proofErr w:type="spellEnd"/>
            <w:r w:rsidRPr="0022143C">
              <w:rPr>
                <w:lang w:eastAsia="zh-CN"/>
              </w:rPr>
              <w:t xml:space="preserve"> and Indoor-Factory.</w:t>
            </w:r>
          </w:p>
          <w:p w14:paraId="0CC15804" w14:textId="77777777" w:rsidR="00873A2D" w:rsidRPr="0022143C" w:rsidRDefault="00873A2D" w:rsidP="00376AA8">
            <w:pPr>
              <w:pStyle w:val="ListParagraph"/>
              <w:numPr>
                <w:ilvl w:val="0"/>
                <w:numId w:val="5"/>
              </w:numPr>
              <w:spacing w:after="120"/>
              <w:ind w:left="425"/>
              <w:rPr>
                <w:lang w:eastAsia="zh-CN"/>
              </w:rPr>
            </w:pPr>
            <w:r w:rsidRPr="0022143C">
              <w:rPr>
                <w:lang w:eastAsia="zh-CN"/>
              </w:rPr>
              <w:t>Adapt/extend as necessary the channel model of TR38.</w:t>
            </w:r>
            <w:proofErr w:type="gramStart"/>
            <w:r w:rsidRPr="0022143C">
              <w:rPr>
                <w:lang w:eastAsia="zh-CN"/>
              </w:rPr>
              <w:t>901</w:t>
            </w:r>
            <w:proofErr w:type="gramEnd"/>
            <w:r w:rsidRPr="0022143C">
              <w:rPr>
                <w:lang w:eastAsia="zh-CN"/>
              </w:rPr>
              <w:t xml:space="preserve"> at </w:t>
            </w:r>
            <w:proofErr w:type="gramStart"/>
            <w:r w:rsidRPr="0022143C">
              <w:rPr>
                <w:lang w:eastAsia="zh-CN"/>
              </w:rPr>
              <w:t>least for</w:t>
            </w:r>
            <w:proofErr w:type="gramEnd"/>
            <w:r w:rsidRPr="0022143C">
              <w:rPr>
                <w:lang w:eastAsia="zh-CN"/>
              </w:rPr>
              <w:t xml:space="preserve"> 7-24 GHz, including at least the following aspects for applicable scenarios: </w:t>
            </w:r>
          </w:p>
          <w:p w14:paraId="705A4932" w14:textId="77777777" w:rsidR="00873A2D" w:rsidRPr="0022143C" w:rsidRDefault="00873A2D" w:rsidP="00376AA8">
            <w:pPr>
              <w:pStyle w:val="ListParagraph"/>
              <w:numPr>
                <w:ilvl w:val="1"/>
                <w:numId w:val="5"/>
              </w:numPr>
              <w:spacing w:after="120"/>
              <w:ind w:left="1145"/>
              <w:rPr>
                <w:lang w:eastAsia="zh-CN"/>
              </w:rPr>
            </w:pPr>
            <w:r w:rsidRPr="0022143C">
              <w:rPr>
                <w:lang w:eastAsia="zh-CN"/>
              </w:rPr>
              <w:t>Near-field propagation (with consideration being given to consistency between near-field and far-field)</w:t>
            </w:r>
          </w:p>
          <w:p w14:paraId="52B708C3" w14:textId="77777777" w:rsidR="00873A2D" w:rsidRPr="0022143C" w:rsidRDefault="00873A2D" w:rsidP="00376AA8">
            <w:pPr>
              <w:pStyle w:val="ListParagraph"/>
              <w:numPr>
                <w:ilvl w:val="1"/>
                <w:numId w:val="5"/>
              </w:numPr>
              <w:spacing w:after="120"/>
              <w:ind w:left="1145"/>
              <w:rPr>
                <w:lang w:eastAsia="zh-CN"/>
              </w:rPr>
            </w:pPr>
            <w:r w:rsidRPr="0022143C">
              <w:rPr>
                <w:lang w:eastAsia="zh-CN"/>
              </w:rPr>
              <w:t>Spatial non-stationarity</w:t>
            </w:r>
          </w:p>
          <w:p w14:paraId="41F53FAD" w14:textId="77777777" w:rsidR="00873A2D" w:rsidRPr="0022143C" w:rsidRDefault="00873A2D" w:rsidP="00873A2D">
            <w:pPr>
              <w:pStyle w:val="ListParagraph"/>
              <w:spacing w:after="120"/>
              <w:ind w:left="65"/>
              <w:rPr>
                <w:lang w:eastAsia="zh-CN"/>
              </w:rPr>
            </w:pPr>
            <w:r w:rsidRPr="0022143C">
              <w:rPr>
                <w:lang w:eastAsia="zh-CN"/>
              </w:rPr>
              <w:t>Note 1: Continuity of the channel model in the frequency domain below 7 GHz and above 24 GHz shall be ensured.</w:t>
            </w:r>
          </w:p>
          <w:p w14:paraId="02090438" w14:textId="617A02B3" w:rsidR="00E35858" w:rsidRPr="0022143C" w:rsidRDefault="00873A2D" w:rsidP="00873A2D">
            <w:pPr>
              <w:pStyle w:val="ListParagraph"/>
              <w:spacing w:after="120"/>
              <w:ind w:left="65"/>
              <w:rPr>
                <w:lang w:eastAsia="zh-CN"/>
              </w:rPr>
            </w:pPr>
            <w:r w:rsidRPr="0022143C">
              <w:rPr>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5A16DF73" w14:textId="77777777" w:rsidR="001920AC" w:rsidRPr="0022143C" w:rsidRDefault="001920AC" w:rsidP="001920AC">
      <w:pPr>
        <w:spacing w:before="120"/>
        <w:jc w:val="both"/>
        <w:rPr>
          <w:lang w:eastAsia="zh-CN"/>
        </w:rPr>
      </w:pPr>
      <w:r w:rsidRPr="0022143C">
        <w:rPr>
          <w:lang w:eastAsia="zh-CN"/>
        </w:rPr>
        <w:t>In this document, we discuss modeling for near-field communications and other channel model adaptations/extensions.</w:t>
      </w:r>
    </w:p>
    <w:p w14:paraId="65AF7ED8" w14:textId="0260A40B" w:rsidR="0064694C" w:rsidRPr="0022143C" w:rsidRDefault="00AF02C9" w:rsidP="0064694C">
      <w:pPr>
        <w:pStyle w:val="Heading1"/>
        <w:rPr>
          <w:lang w:val="en-US"/>
        </w:rPr>
      </w:pPr>
      <w:bookmarkStart w:id="4" w:name="_Ref173791674"/>
      <w:r>
        <w:rPr>
          <w:lang w:val="en-US"/>
        </w:rPr>
        <w:t>Spatial Non-Stationarity</w:t>
      </w:r>
      <w:r w:rsidR="009F076C" w:rsidRPr="0022143C">
        <w:rPr>
          <w:lang w:val="en-US"/>
        </w:rPr>
        <w:t xml:space="preserve"> Modeling</w:t>
      </w:r>
      <w:bookmarkEnd w:id="4"/>
    </w:p>
    <w:p w14:paraId="0FC0C1B2" w14:textId="77777777" w:rsidR="002D78C4" w:rsidRDefault="004229B7" w:rsidP="00AE78BC">
      <w:pPr>
        <w:jc w:val="both"/>
        <w:rPr>
          <w:lang w:eastAsia="zh-CN"/>
        </w:rPr>
      </w:pPr>
      <w:r>
        <w:rPr>
          <w:lang w:eastAsia="zh-CN"/>
        </w:rPr>
        <w:t>In RAN1 #120-bis</w:t>
      </w:r>
      <w:r w:rsidR="00A47CA4">
        <w:rPr>
          <w:lang w:eastAsia="zh-CN"/>
        </w:rPr>
        <w:t xml:space="preserve">, there was discussion on providing a recommendation on the which BS spatial non-stationarity (SNS) model can </w:t>
      </w:r>
      <w:r w:rsidR="002A5FCE">
        <w:rPr>
          <w:lang w:eastAsia="zh-CN"/>
        </w:rPr>
        <w:t xml:space="preserve">be used for future evaluation efforts. Some efforts were made to </w:t>
      </w:r>
      <w:proofErr w:type="gramStart"/>
      <w:r w:rsidR="002A5FCE">
        <w:rPr>
          <w:lang w:eastAsia="zh-CN"/>
        </w:rPr>
        <w:t>proposed, but</w:t>
      </w:r>
      <w:proofErr w:type="gramEnd"/>
      <w:r w:rsidR="002A5FCE">
        <w:rPr>
          <w:lang w:eastAsia="zh-CN"/>
        </w:rPr>
        <w:t xml:space="preserve"> ultimately </w:t>
      </w:r>
      <w:r w:rsidR="002D78C4">
        <w:rPr>
          <w:lang w:eastAsia="zh-CN"/>
        </w:rPr>
        <w:t xml:space="preserve">was </w:t>
      </w:r>
      <w:r w:rsidR="002A5FCE">
        <w:rPr>
          <w:lang w:eastAsia="zh-CN"/>
        </w:rPr>
        <w:t>not agreed</w:t>
      </w:r>
      <w:r w:rsidR="002D78C4">
        <w:rPr>
          <w:lang w:eastAsia="zh-CN"/>
        </w:rPr>
        <w:t>.</w:t>
      </w:r>
    </w:p>
    <w:p w14:paraId="7F997B89" w14:textId="5AAAAEC9" w:rsidR="002D78C4" w:rsidRDefault="002D78C4" w:rsidP="00AE78BC">
      <w:pPr>
        <w:jc w:val="both"/>
        <w:rPr>
          <w:lang w:eastAsia="zh-CN"/>
        </w:rPr>
      </w:pPr>
      <w:r>
        <w:rPr>
          <w:lang w:eastAsia="zh-CN"/>
        </w:rPr>
        <w:t xml:space="preserve">We believe there is extremely high value in providing guidance to future study how the different models can be used and in which scenarios </w:t>
      </w:r>
      <w:proofErr w:type="gramStart"/>
      <w:r>
        <w:rPr>
          <w:lang w:eastAsia="zh-CN"/>
        </w:rPr>
        <w:t>it</w:t>
      </w:r>
      <w:proofErr w:type="gramEnd"/>
      <w:r>
        <w:rPr>
          <w:lang w:eastAsia="zh-CN"/>
        </w:rPr>
        <w:t xml:space="preserve"> should be used. It would save valuable time for discussions on evaluation assumption if those recommendations could be made now in Release 19.</w:t>
      </w:r>
    </w:p>
    <w:p w14:paraId="5967D2F7" w14:textId="00C45D27" w:rsidR="00E30380" w:rsidRDefault="00DB25C2" w:rsidP="00AE78BC">
      <w:pPr>
        <w:jc w:val="both"/>
        <w:rPr>
          <w:lang w:eastAsia="zh-CN"/>
        </w:rPr>
      </w:pPr>
      <w:r>
        <w:rPr>
          <w:lang w:eastAsia="zh-CN"/>
        </w:rPr>
        <w:t xml:space="preserve">Reviewing the differences in physical blocker based model and stochastic blocker model, we </w:t>
      </w:r>
      <w:r w:rsidR="00E50E9C">
        <w:rPr>
          <w:lang w:eastAsia="zh-CN"/>
        </w:rPr>
        <w:t xml:space="preserve">suggest adding a text in the TR to recommend using physical </w:t>
      </w:r>
      <w:proofErr w:type="gramStart"/>
      <w:r w:rsidR="00E50E9C">
        <w:rPr>
          <w:lang w:eastAsia="zh-CN"/>
        </w:rPr>
        <w:t>blocker based</w:t>
      </w:r>
      <w:proofErr w:type="gramEnd"/>
      <w:r w:rsidR="00E50E9C">
        <w:rPr>
          <w:lang w:eastAsia="zh-CN"/>
        </w:rPr>
        <w:t xml:space="preserve"> model for InH and </w:t>
      </w:r>
      <w:proofErr w:type="spellStart"/>
      <w:r w:rsidR="00E50E9C">
        <w:rPr>
          <w:lang w:eastAsia="zh-CN"/>
        </w:rPr>
        <w:t>InF</w:t>
      </w:r>
      <w:proofErr w:type="spellEnd"/>
      <w:r w:rsidR="00E50E9C">
        <w:rPr>
          <w:lang w:eastAsia="zh-CN"/>
        </w:rPr>
        <w:t xml:space="preserve"> scenarios, and stochastic block model for </w:t>
      </w:r>
      <w:proofErr w:type="spellStart"/>
      <w:r w:rsidR="00E50E9C">
        <w:rPr>
          <w:lang w:eastAsia="zh-CN"/>
        </w:rPr>
        <w:t>UMi</w:t>
      </w:r>
      <w:proofErr w:type="spellEnd"/>
      <w:r w:rsidR="00E50E9C">
        <w:rPr>
          <w:lang w:eastAsia="zh-CN"/>
        </w:rPr>
        <w:t xml:space="preserve">, </w:t>
      </w:r>
      <w:proofErr w:type="spellStart"/>
      <w:r w:rsidR="00E50E9C">
        <w:rPr>
          <w:lang w:eastAsia="zh-CN"/>
        </w:rPr>
        <w:t>UMa</w:t>
      </w:r>
      <w:proofErr w:type="spellEnd"/>
      <w:r w:rsidR="00E50E9C">
        <w:rPr>
          <w:lang w:eastAsia="zh-CN"/>
        </w:rPr>
        <w:t xml:space="preserve">, and </w:t>
      </w:r>
      <w:proofErr w:type="spellStart"/>
      <w:r w:rsidR="00E50E9C">
        <w:rPr>
          <w:lang w:eastAsia="zh-CN"/>
        </w:rPr>
        <w:t>SMa</w:t>
      </w:r>
      <w:proofErr w:type="spellEnd"/>
      <w:r w:rsidR="00E50E9C">
        <w:rPr>
          <w:lang w:eastAsia="zh-CN"/>
        </w:rPr>
        <w:t xml:space="preserve"> scenario</w:t>
      </w:r>
      <w:r w:rsidR="00E30380">
        <w:rPr>
          <w:lang w:eastAsia="zh-CN"/>
        </w:rPr>
        <w:t>s.</w:t>
      </w:r>
    </w:p>
    <w:p w14:paraId="468C0A11" w14:textId="77777777" w:rsidR="000667BE" w:rsidRDefault="00E30380" w:rsidP="00AE78BC">
      <w:pPr>
        <w:jc w:val="both"/>
        <w:rPr>
          <w:lang w:eastAsia="zh-CN"/>
        </w:rPr>
      </w:pPr>
      <w:r>
        <w:rPr>
          <w:lang w:eastAsia="zh-CN"/>
        </w:rPr>
        <w:t xml:space="preserve">Since the applicability of the different </w:t>
      </w:r>
      <w:proofErr w:type="gramStart"/>
      <w:r>
        <w:rPr>
          <w:lang w:eastAsia="zh-CN"/>
        </w:rPr>
        <w:t>model</w:t>
      </w:r>
      <w:proofErr w:type="gramEnd"/>
      <w:r>
        <w:rPr>
          <w:lang w:eastAsia="zh-CN"/>
        </w:rPr>
        <w:t xml:space="preserve"> is presented as a recommendation, if needed RAN1 could further </w:t>
      </w:r>
      <w:r w:rsidR="00F64EE4">
        <w:rPr>
          <w:lang w:eastAsia="zh-CN"/>
        </w:rPr>
        <w:t xml:space="preserve">leverage the different model for non-recommended scenarios. Additionally, given that </w:t>
      </w:r>
      <w:proofErr w:type="spellStart"/>
      <w:r w:rsidR="00F64EE4">
        <w:rPr>
          <w:lang w:eastAsia="zh-CN"/>
        </w:rPr>
        <w:t>InF</w:t>
      </w:r>
      <w:proofErr w:type="spellEnd"/>
      <w:r w:rsidR="00F64EE4">
        <w:rPr>
          <w:lang w:eastAsia="zh-CN"/>
        </w:rPr>
        <w:t xml:space="preserve"> and </w:t>
      </w:r>
      <w:proofErr w:type="spellStart"/>
      <w:r w:rsidR="00F64EE4">
        <w:rPr>
          <w:lang w:eastAsia="zh-CN"/>
        </w:rPr>
        <w:t>InF</w:t>
      </w:r>
      <w:proofErr w:type="spellEnd"/>
      <w:r w:rsidR="00F64EE4">
        <w:rPr>
          <w:lang w:eastAsia="zh-CN"/>
        </w:rPr>
        <w:t xml:space="preserve"> are relatively smaller layouts that can be well defined in terms of architectural layout, we think it would be easier to justify the modeling of the physical blocker</w:t>
      </w:r>
      <w:r w:rsidR="00F117C6">
        <w:rPr>
          <w:lang w:eastAsia="zh-CN"/>
        </w:rPr>
        <w:t xml:space="preserve">s for these scenarios. The nature of larger number of hexagonal layout tiers for </w:t>
      </w:r>
      <w:proofErr w:type="spellStart"/>
      <w:r w:rsidR="00F117C6">
        <w:rPr>
          <w:lang w:eastAsia="zh-CN"/>
        </w:rPr>
        <w:t>UMi</w:t>
      </w:r>
      <w:proofErr w:type="spellEnd"/>
      <w:r w:rsidR="00F117C6">
        <w:rPr>
          <w:lang w:eastAsia="zh-CN"/>
        </w:rPr>
        <w:t xml:space="preserve">, </w:t>
      </w:r>
      <w:proofErr w:type="spellStart"/>
      <w:r w:rsidR="00F117C6">
        <w:rPr>
          <w:lang w:eastAsia="zh-CN"/>
        </w:rPr>
        <w:t>UMa</w:t>
      </w:r>
      <w:proofErr w:type="spellEnd"/>
      <w:r w:rsidR="00F117C6">
        <w:rPr>
          <w:lang w:eastAsia="zh-CN"/>
        </w:rPr>
        <w:t xml:space="preserve">, and </w:t>
      </w:r>
      <w:proofErr w:type="spellStart"/>
      <w:r w:rsidR="00F117C6">
        <w:rPr>
          <w:lang w:eastAsia="zh-CN"/>
        </w:rPr>
        <w:t>SMa</w:t>
      </w:r>
      <w:proofErr w:type="spellEnd"/>
      <w:r w:rsidR="00F117C6">
        <w:rPr>
          <w:lang w:eastAsia="zh-CN"/>
        </w:rPr>
        <w:t xml:space="preserve"> make the stochastic </w:t>
      </w:r>
      <w:r w:rsidR="000667BE">
        <w:rPr>
          <w:lang w:eastAsia="zh-CN"/>
        </w:rPr>
        <w:t>based model more attractive.</w:t>
      </w:r>
    </w:p>
    <w:p w14:paraId="77A2C6FD" w14:textId="40000473" w:rsidR="00E30380" w:rsidRDefault="000667BE" w:rsidP="000667BE">
      <w:pPr>
        <w:jc w:val="both"/>
        <w:rPr>
          <w:lang w:eastAsia="zh-CN"/>
        </w:rPr>
      </w:pPr>
      <w:r w:rsidRPr="000667BE">
        <w:rPr>
          <w:b/>
          <w:bCs/>
          <w:lang w:eastAsia="zh-CN"/>
        </w:rPr>
        <w:t>Proposal #1:</w:t>
      </w:r>
      <w:r>
        <w:rPr>
          <w:lang w:eastAsia="zh-CN"/>
        </w:rPr>
        <w:t xml:space="preserve"> Add a text in the TR to recommend using physical </w:t>
      </w:r>
      <w:proofErr w:type="gramStart"/>
      <w:r>
        <w:rPr>
          <w:lang w:eastAsia="zh-CN"/>
        </w:rPr>
        <w:t>blocker based</w:t>
      </w:r>
      <w:proofErr w:type="gramEnd"/>
      <w:r>
        <w:rPr>
          <w:lang w:eastAsia="zh-CN"/>
        </w:rPr>
        <w:t xml:space="preserve"> model for InH and </w:t>
      </w:r>
      <w:proofErr w:type="spellStart"/>
      <w:r>
        <w:rPr>
          <w:lang w:eastAsia="zh-CN"/>
        </w:rPr>
        <w:t>InF</w:t>
      </w:r>
      <w:proofErr w:type="spellEnd"/>
      <w:r>
        <w:rPr>
          <w:lang w:eastAsia="zh-CN"/>
        </w:rPr>
        <w:t xml:space="preserve"> scenarios, and stochastic block model for </w:t>
      </w:r>
      <w:proofErr w:type="spellStart"/>
      <w:r>
        <w:rPr>
          <w:lang w:eastAsia="zh-CN"/>
        </w:rPr>
        <w:t>UMi</w:t>
      </w:r>
      <w:proofErr w:type="spellEnd"/>
      <w:r>
        <w:rPr>
          <w:lang w:eastAsia="zh-CN"/>
        </w:rPr>
        <w:t xml:space="preserve">, </w:t>
      </w:r>
      <w:proofErr w:type="spellStart"/>
      <w:r>
        <w:rPr>
          <w:lang w:eastAsia="zh-CN"/>
        </w:rPr>
        <w:t>UMa</w:t>
      </w:r>
      <w:proofErr w:type="spellEnd"/>
      <w:r>
        <w:rPr>
          <w:lang w:eastAsia="zh-CN"/>
        </w:rPr>
        <w:t xml:space="preserve">, and </w:t>
      </w:r>
      <w:proofErr w:type="spellStart"/>
      <w:r>
        <w:rPr>
          <w:lang w:eastAsia="zh-CN"/>
        </w:rPr>
        <w:t>SMa</w:t>
      </w:r>
      <w:proofErr w:type="spellEnd"/>
      <w:r>
        <w:rPr>
          <w:lang w:eastAsia="zh-CN"/>
        </w:rPr>
        <w:t xml:space="preserve"> scenarios.</w:t>
      </w:r>
    </w:p>
    <w:p w14:paraId="5831E8F1" w14:textId="77777777" w:rsidR="00D5706C" w:rsidRPr="0022143C" w:rsidRDefault="00D5706C" w:rsidP="00E15B91">
      <w:pPr>
        <w:spacing w:after="0"/>
        <w:jc w:val="both"/>
        <w:rPr>
          <w:lang w:eastAsia="zh-CN"/>
        </w:rPr>
      </w:pPr>
    </w:p>
    <w:p w14:paraId="5C387498" w14:textId="77777777" w:rsidR="0064694C" w:rsidRPr="0022143C" w:rsidRDefault="0064694C" w:rsidP="0064694C">
      <w:pPr>
        <w:pStyle w:val="Heading1"/>
        <w:textAlignment w:val="auto"/>
        <w:rPr>
          <w:lang w:val="en-US"/>
        </w:rPr>
      </w:pPr>
      <w:r w:rsidRPr="0022143C">
        <w:rPr>
          <w:lang w:val="en-US"/>
        </w:rPr>
        <w:lastRenderedPageBreak/>
        <w:t>Conclusions</w:t>
      </w:r>
    </w:p>
    <w:p w14:paraId="7CDDC787" w14:textId="55AAA651" w:rsidR="0064694C" w:rsidRPr="0022143C" w:rsidRDefault="0064694C" w:rsidP="0064694C">
      <w:pPr>
        <w:jc w:val="both"/>
        <w:rPr>
          <w:lang w:eastAsia="zh-CN"/>
        </w:rPr>
      </w:pPr>
      <w:r w:rsidRPr="0022143C">
        <w:t xml:space="preserve">In this contribution, we </w:t>
      </w:r>
      <w:r w:rsidRPr="0022143C">
        <w:rPr>
          <w:lang w:eastAsia="zh-CN"/>
        </w:rPr>
        <w:t xml:space="preserve">discussed </w:t>
      </w:r>
      <w:r w:rsidR="00346106" w:rsidRPr="0022143C">
        <w:rPr>
          <w:lang w:eastAsia="zh-CN"/>
        </w:rPr>
        <w:t xml:space="preserve">near-field communications and other channel model adaptations/extensions. The following </w:t>
      </w:r>
      <w:r w:rsidR="0097549C" w:rsidRPr="0022143C">
        <w:rPr>
          <w:lang w:eastAsia="zh-CN"/>
        </w:rPr>
        <w:t>is</w:t>
      </w:r>
      <w:r w:rsidR="00346106" w:rsidRPr="0022143C">
        <w:rPr>
          <w:lang w:eastAsia="zh-CN"/>
        </w:rPr>
        <w:t xml:space="preserve"> a summary of proposals and observations made.</w:t>
      </w:r>
    </w:p>
    <w:p w14:paraId="015036E2" w14:textId="77777777" w:rsidR="000667BE" w:rsidRDefault="000667BE" w:rsidP="000667BE">
      <w:pPr>
        <w:jc w:val="both"/>
        <w:rPr>
          <w:lang w:eastAsia="zh-CN"/>
        </w:rPr>
      </w:pPr>
      <w:r w:rsidRPr="000667BE">
        <w:rPr>
          <w:b/>
          <w:bCs/>
          <w:lang w:eastAsia="zh-CN"/>
        </w:rPr>
        <w:t>Proposal #1:</w:t>
      </w:r>
      <w:r>
        <w:rPr>
          <w:lang w:eastAsia="zh-CN"/>
        </w:rPr>
        <w:t xml:space="preserve"> Add a text in the TR to recommend using physical </w:t>
      </w:r>
      <w:proofErr w:type="gramStart"/>
      <w:r>
        <w:rPr>
          <w:lang w:eastAsia="zh-CN"/>
        </w:rPr>
        <w:t>blocker based</w:t>
      </w:r>
      <w:proofErr w:type="gramEnd"/>
      <w:r>
        <w:rPr>
          <w:lang w:eastAsia="zh-CN"/>
        </w:rPr>
        <w:t xml:space="preserve"> model for InH and </w:t>
      </w:r>
      <w:proofErr w:type="spellStart"/>
      <w:r>
        <w:rPr>
          <w:lang w:eastAsia="zh-CN"/>
        </w:rPr>
        <w:t>InF</w:t>
      </w:r>
      <w:proofErr w:type="spellEnd"/>
      <w:r>
        <w:rPr>
          <w:lang w:eastAsia="zh-CN"/>
        </w:rPr>
        <w:t xml:space="preserve"> scenarios, and stochastic block model for </w:t>
      </w:r>
      <w:proofErr w:type="spellStart"/>
      <w:r>
        <w:rPr>
          <w:lang w:eastAsia="zh-CN"/>
        </w:rPr>
        <w:t>UMi</w:t>
      </w:r>
      <w:proofErr w:type="spellEnd"/>
      <w:r>
        <w:rPr>
          <w:lang w:eastAsia="zh-CN"/>
        </w:rPr>
        <w:t xml:space="preserve">, </w:t>
      </w:r>
      <w:proofErr w:type="spellStart"/>
      <w:r>
        <w:rPr>
          <w:lang w:eastAsia="zh-CN"/>
        </w:rPr>
        <w:t>UMa</w:t>
      </w:r>
      <w:proofErr w:type="spellEnd"/>
      <w:r>
        <w:rPr>
          <w:lang w:eastAsia="zh-CN"/>
        </w:rPr>
        <w:t xml:space="preserve">, and </w:t>
      </w:r>
      <w:proofErr w:type="spellStart"/>
      <w:r>
        <w:rPr>
          <w:lang w:eastAsia="zh-CN"/>
        </w:rPr>
        <w:t>SMa</w:t>
      </w:r>
      <w:proofErr w:type="spellEnd"/>
      <w:r>
        <w:rPr>
          <w:lang w:eastAsia="zh-CN"/>
        </w:rPr>
        <w:t xml:space="preserve"> scenarios.</w:t>
      </w:r>
    </w:p>
    <w:p w14:paraId="6F29E0B2" w14:textId="77777777" w:rsidR="00480249" w:rsidRPr="0022143C" w:rsidRDefault="00480249" w:rsidP="00480249">
      <w:pPr>
        <w:jc w:val="both"/>
        <w:rPr>
          <w:color w:val="000000" w:themeColor="text1"/>
          <w:kern w:val="24"/>
        </w:rPr>
      </w:pPr>
    </w:p>
    <w:p w14:paraId="22B4FF1F" w14:textId="77777777" w:rsidR="0064694C" w:rsidRPr="0022143C" w:rsidRDefault="0064694C" w:rsidP="00A17A9E">
      <w:pPr>
        <w:pStyle w:val="Heading1"/>
        <w:rPr>
          <w:lang w:val="en-US"/>
        </w:rPr>
      </w:pPr>
      <w:r w:rsidRPr="0022143C">
        <w:rPr>
          <w:lang w:val="en-US"/>
        </w:rPr>
        <w:t>References</w:t>
      </w:r>
    </w:p>
    <w:p w14:paraId="14AC0375" w14:textId="2E884425" w:rsidR="0064694C" w:rsidRPr="0022143C" w:rsidRDefault="005955D8" w:rsidP="0064694C">
      <w:pPr>
        <w:widowControl w:val="0"/>
        <w:numPr>
          <w:ilvl w:val="0"/>
          <w:numId w:val="2"/>
        </w:numPr>
        <w:overflowPunct/>
        <w:autoSpaceDE/>
        <w:adjustRightInd/>
        <w:spacing w:after="120"/>
        <w:jc w:val="both"/>
        <w:textAlignment w:val="auto"/>
        <w:rPr>
          <w:lang w:eastAsia="zh-CN"/>
        </w:rPr>
      </w:pPr>
      <w:bookmarkStart w:id="5" w:name="_Ref158212063"/>
      <w:bookmarkStart w:id="6" w:name="_Ref181954696"/>
      <w:bookmarkEnd w:id="3"/>
      <w:r w:rsidRPr="0022143C">
        <w:rPr>
          <w:lang w:eastAsia="zh-CN"/>
        </w:rPr>
        <w:t>RP-234018</w:t>
      </w:r>
      <w:r w:rsidR="0064694C" w:rsidRPr="0022143C">
        <w:rPr>
          <w:lang w:eastAsia="zh-CN"/>
        </w:rPr>
        <w:t>, “</w:t>
      </w:r>
      <w:r w:rsidR="009E77D5" w:rsidRPr="0022143C">
        <w:rPr>
          <w:lang w:eastAsia="zh-CN"/>
        </w:rPr>
        <w:t>New SID: Study on channel modelling enhancements for 7-24GHz for NR</w:t>
      </w:r>
      <w:r w:rsidR="0064694C" w:rsidRPr="0022143C">
        <w:rPr>
          <w:lang w:eastAsia="zh-CN"/>
        </w:rPr>
        <w:t>”, Nokia, Nokia Shanghai Bell, RAN#102, December 2023.</w:t>
      </w:r>
      <w:bookmarkEnd w:id="5"/>
      <w:bookmarkEnd w:id="6"/>
    </w:p>
    <w:p w14:paraId="2584842B" w14:textId="794B90E8" w:rsidR="00414F79" w:rsidRPr="0022143C" w:rsidRDefault="00414F79" w:rsidP="00A21157">
      <w:pPr>
        <w:widowControl w:val="0"/>
        <w:overflowPunct/>
        <w:autoSpaceDE/>
        <w:adjustRightInd/>
        <w:spacing w:after="120"/>
        <w:jc w:val="both"/>
        <w:textAlignment w:val="auto"/>
      </w:pPr>
    </w:p>
    <w:sectPr w:rsidR="00414F79" w:rsidRPr="0022143C" w:rsidSect="00D16144">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25DF4" w14:textId="77777777" w:rsidR="006A3003" w:rsidRDefault="006A3003">
      <w:r>
        <w:separator/>
      </w:r>
    </w:p>
  </w:endnote>
  <w:endnote w:type="continuationSeparator" w:id="0">
    <w:p w14:paraId="7FBA9391" w14:textId="77777777" w:rsidR="006A3003" w:rsidRDefault="006A3003">
      <w:r>
        <w:continuationSeparator/>
      </w:r>
    </w:p>
  </w:endnote>
  <w:endnote w:type="continuationNotice" w:id="1">
    <w:p w14:paraId="50DA442D" w14:textId="77777777" w:rsidR="006A3003" w:rsidRDefault="006A3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B6E7" w14:textId="77777777" w:rsidR="001D5191" w:rsidRDefault="001D5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7718B" w14:textId="77777777" w:rsidR="006A3003" w:rsidRDefault="006A3003">
      <w:r>
        <w:separator/>
      </w:r>
    </w:p>
  </w:footnote>
  <w:footnote w:type="continuationSeparator" w:id="0">
    <w:p w14:paraId="716ECB2B" w14:textId="77777777" w:rsidR="006A3003" w:rsidRDefault="006A3003">
      <w:r>
        <w:continuationSeparator/>
      </w:r>
    </w:p>
  </w:footnote>
  <w:footnote w:type="continuationNotice" w:id="1">
    <w:p w14:paraId="25E474B5" w14:textId="77777777" w:rsidR="006A3003" w:rsidRDefault="006A3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D4DE" w14:textId="77777777" w:rsidR="001D5191" w:rsidRDefault="001D5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1FFC" w14:textId="77777777" w:rsidR="001D5191" w:rsidRDefault="001D5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450301D"/>
    <w:multiLevelType w:val="hybridMultilevel"/>
    <w:tmpl w:val="1A1E71BA"/>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 w15:restartNumberingAfterBreak="0">
    <w:nsid w:val="090240FE"/>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595E7F"/>
    <w:multiLevelType w:val="hybridMultilevel"/>
    <w:tmpl w:val="F3A839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C7A4A1B"/>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 w15:restartNumberingAfterBreak="0">
    <w:nsid w:val="18A3689B"/>
    <w:multiLevelType w:val="hybridMultilevel"/>
    <w:tmpl w:val="E3246108"/>
    <w:lvl w:ilvl="0" w:tplc="CDD0648C">
      <w:start w:val="3"/>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2" w15:restartNumberingAfterBreak="0">
    <w:nsid w:val="2197669E"/>
    <w:multiLevelType w:val="hybridMultilevel"/>
    <w:tmpl w:val="9362A60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4" w15:restartNumberingAfterBreak="0">
    <w:nsid w:val="2806199A"/>
    <w:multiLevelType w:val="hybridMultilevel"/>
    <w:tmpl w:val="E31A1E58"/>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04090005">
      <w:start w:val="1"/>
      <w:numFmt w:val="bullet"/>
      <w:lvlText w:val=""/>
      <w:lvlJc w:val="left"/>
      <w:pPr>
        <w:ind w:left="1240" w:hanging="36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8685DE1"/>
    <w:multiLevelType w:val="hybridMultilevel"/>
    <w:tmpl w:val="A0100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767D1"/>
    <w:multiLevelType w:val="hybridMultilevel"/>
    <w:tmpl w:val="D8945E00"/>
    <w:lvl w:ilvl="0" w:tplc="04090003">
      <w:start w:val="1"/>
      <w:numFmt w:val="bullet"/>
      <w:lvlText w:val="o"/>
      <w:lvlJc w:val="left"/>
      <w:pPr>
        <w:ind w:left="768" w:hanging="360"/>
      </w:pPr>
      <w:rPr>
        <w:rFonts w:ascii="Courier New" w:hAnsi="Courier New" w:cs="Courier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B0A1C80"/>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A90A57"/>
    <w:multiLevelType w:val="hybridMultilevel"/>
    <w:tmpl w:val="BC92D144"/>
    <w:lvl w:ilvl="0" w:tplc="2CB207CA">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0B3DD8"/>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637E77"/>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4804024B"/>
    <w:multiLevelType w:val="hybridMultilevel"/>
    <w:tmpl w:val="2BDC1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A524E"/>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9"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BD13996"/>
    <w:multiLevelType w:val="hybridMultilevel"/>
    <w:tmpl w:val="EBDE64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711763"/>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E4A7EF4"/>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1C63D4B"/>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171385"/>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38"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9" w15:restartNumberingAfterBreak="0">
    <w:nsid w:val="6ADB178A"/>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044C7B"/>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8828BE"/>
    <w:multiLevelType w:val="hybridMultilevel"/>
    <w:tmpl w:val="86607C6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44" w15:restartNumberingAfterBreak="0">
    <w:nsid w:val="72C0EEA1"/>
    <w:multiLevelType w:val="singleLevel"/>
    <w:tmpl w:val="EE9415CA"/>
    <w:lvl w:ilvl="0">
      <w:start w:val="1"/>
      <w:numFmt w:val="bullet"/>
      <w:lvlText w:val=""/>
      <w:lvlJc w:val="left"/>
      <w:pPr>
        <w:ind w:left="880" w:hanging="440"/>
      </w:pPr>
      <w:rPr>
        <w:rFonts w:ascii="Wingdings" w:hAnsi="Wingdings" w:hint="default"/>
        <w:sz w:val="13"/>
        <w:szCs w:val="13"/>
      </w:rPr>
    </w:lvl>
  </w:abstractNum>
  <w:abstractNum w:abstractNumId="45"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7B080A"/>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7F244D9"/>
    <w:multiLevelType w:val="hybridMultilevel"/>
    <w:tmpl w:val="E9481B9A"/>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99173E0"/>
    <w:multiLevelType w:val="hybridMultilevel"/>
    <w:tmpl w:val="DD56CDD8"/>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AE20652"/>
    <w:multiLevelType w:val="multilevel"/>
    <w:tmpl w:val="F3D8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49"/>
  </w:num>
  <w:num w:numId="2" w16cid:durableId="1008872296">
    <w:abstractNumId w:val="11"/>
  </w:num>
  <w:num w:numId="3" w16cid:durableId="1922257647">
    <w:abstractNumId w:val="28"/>
  </w:num>
  <w:num w:numId="4" w16cid:durableId="945843863">
    <w:abstractNumId w:val="43"/>
  </w:num>
  <w:num w:numId="5" w16cid:durableId="2021538486">
    <w:abstractNumId w:val="35"/>
  </w:num>
  <w:num w:numId="6" w16cid:durableId="1054697623">
    <w:abstractNumId w:val="16"/>
  </w:num>
  <w:num w:numId="7" w16cid:durableId="1061438011">
    <w:abstractNumId w:val="47"/>
  </w:num>
  <w:num w:numId="8" w16cid:durableId="2117407883">
    <w:abstractNumId w:val="12"/>
  </w:num>
  <w:num w:numId="9" w16cid:durableId="1539971382">
    <w:abstractNumId w:val="30"/>
  </w:num>
  <w:num w:numId="10" w16cid:durableId="746462148">
    <w:abstractNumId w:val="48"/>
  </w:num>
  <w:num w:numId="11" w16cid:durableId="489560685">
    <w:abstractNumId w:val="5"/>
  </w:num>
  <w:num w:numId="12" w16cid:durableId="1786540493">
    <w:abstractNumId w:val="32"/>
  </w:num>
  <w:num w:numId="13" w16cid:durableId="1170409608">
    <w:abstractNumId w:val="21"/>
  </w:num>
  <w:num w:numId="14" w16cid:durableId="846483040">
    <w:abstractNumId w:val="18"/>
  </w:num>
  <w:num w:numId="15" w16cid:durableId="374622878">
    <w:abstractNumId w:val="38"/>
  </w:num>
  <w:num w:numId="16" w16cid:durableId="1697852891">
    <w:abstractNumId w:val="14"/>
  </w:num>
  <w:num w:numId="17" w16cid:durableId="754471965">
    <w:abstractNumId w:val="1"/>
  </w:num>
  <w:num w:numId="18" w16cid:durableId="1354458372">
    <w:abstractNumId w:val="26"/>
  </w:num>
  <w:num w:numId="19" w16cid:durableId="26637552">
    <w:abstractNumId w:val="9"/>
  </w:num>
  <w:num w:numId="20" w16cid:durableId="1616862032">
    <w:abstractNumId w:val="8"/>
  </w:num>
  <w:num w:numId="21" w16cid:durableId="1517882242">
    <w:abstractNumId w:val="13"/>
  </w:num>
  <w:num w:numId="22" w16cid:durableId="1546062516">
    <w:abstractNumId w:val="37"/>
  </w:num>
  <w:num w:numId="23" w16cid:durableId="1099563358">
    <w:abstractNumId w:val="31"/>
  </w:num>
  <w:num w:numId="24" w16cid:durableId="869025602">
    <w:abstractNumId w:val="10"/>
  </w:num>
  <w:num w:numId="25" w16cid:durableId="1730959400">
    <w:abstractNumId w:val="17"/>
  </w:num>
  <w:num w:numId="26" w16cid:durableId="854080902">
    <w:abstractNumId w:val="45"/>
  </w:num>
  <w:num w:numId="27" w16cid:durableId="1211772377">
    <w:abstractNumId w:val="15"/>
  </w:num>
  <w:num w:numId="28" w16cid:durableId="226377357">
    <w:abstractNumId w:val="46"/>
  </w:num>
  <w:num w:numId="29" w16cid:durableId="736322963">
    <w:abstractNumId w:val="34"/>
  </w:num>
  <w:num w:numId="30" w16cid:durableId="3215011">
    <w:abstractNumId w:val="36"/>
  </w:num>
  <w:num w:numId="31" w16cid:durableId="781146265">
    <w:abstractNumId w:val="39"/>
  </w:num>
  <w:num w:numId="32" w16cid:durableId="820655614">
    <w:abstractNumId w:val="33"/>
  </w:num>
  <w:num w:numId="33" w16cid:durableId="2138599473">
    <w:abstractNumId w:val="19"/>
  </w:num>
  <w:num w:numId="34" w16cid:durableId="540168087">
    <w:abstractNumId w:val="4"/>
  </w:num>
  <w:num w:numId="35" w16cid:durableId="290987881">
    <w:abstractNumId w:val="20"/>
  </w:num>
  <w:num w:numId="36" w16cid:durableId="1292901341">
    <w:abstractNumId w:val="41"/>
  </w:num>
  <w:num w:numId="37" w16cid:durableId="1895584976">
    <w:abstractNumId w:val="22"/>
  </w:num>
  <w:num w:numId="38" w16cid:durableId="318920270">
    <w:abstractNumId w:val="27"/>
  </w:num>
  <w:num w:numId="39" w16cid:durableId="1977754138">
    <w:abstractNumId w:val="23"/>
  </w:num>
  <w:num w:numId="40" w16cid:durableId="1885216914">
    <w:abstractNumId w:val="24"/>
  </w:num>
  <w:num w:numId="41" w16cid:durableId="508522807">
    <w:abstractNumId w:val="6"/>
  </w:num>
  <w:num w:numId="42" w16cid:durableId="1373653869">
    <w:abstractNumId w:val="29"/>
  </w:num>
  <w:num w:numId="43" w16cid:durableId="915284745">
    <w:abstractNumId w:val="7"/>
  </w:num>
  <w:num w:numId="44" w16cid:durableId="1380981185">
    <w:abstractNumId w:val="44"/>
  </w:num>
  <w:num w:numId="45" w16cid:durableId="682557931">
    <w:abstractNumId w:val="0"/>
  </w:num>
  <w:num w:numId="46" w16cid:durableId="741290909">
    <w:abstractNumId w:val="25"/>
  </w:num>
  <w:num w:numId="47" w16cid:durableId="61176262">
    <w:abstractNumId w:val="40"/>
  </w:num>
  <w:num w:numId="48" w16cid:durableId="289212031">
    <w:abstractNumId w:val="3"/>
  </w:num>
  <w:num w:numId="49" w16cid:durableId="2129619667">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CFD"/>
    <w:rsid w:val="00000ECA"/>
    <w:rsid w:val="00000EDA"/>
    <w:rsid w:val="00000EFA"/>
    <w:rsid w:val="00000F27"/>
    <w:rsid w:val="00000F2A"/>
    <w:rsid w:val="00000F80"/>
    <w:rsid w:val="000010F1"/>
    <w:rsid w:val="00001103"/>
    <w:rsid w:val="000011A9"/>
    <w:rsid w:val="00001214"/>
    <w:rsid w:val="000012CF"/>
    <w:rsid w:val="000012ED"/>
    <w:rsid w:val="00001303"/>
    <w:rsid w:val="000013A1"/>
    <w:rsid w:val="00001467"/>
    <w:rsid w:val="000018BB"/>
    <w:rsid w:val="00001AD4"/>
    <w:rsid w:val="00001BC2"/>
    <w:rsid w:val="00001F84"/>
    <w:rsid w:val="00001FC3"/>
    <w:rsid w:val="00002105"/>
    <w:rsid w:val="00002375"/>
    <w:rsid w:val="00002459"/>
    <w:rsid w:val="0000271F"/>
    <w:rsid w:val="0000295B"/>
    <w:rsid w:val="00002B0A"/>
    <w:rsid w:val="00002B0E"/>
    <w:rsid w:val="0000300B"/>
    <w:rsid w:val="00003090"/>
    <w:rsid w:val="00003131"/>
    <w:rsid w:val="00003176"/>
    <w:rsid w:val="0000323F"/>
    <w:rsid w:val="00003420"/>
    <w:rsid w:val="00003443"/>
    <w:rsid w:val="000035CA"/>
    <w:rsid w:val="000035E3"/>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8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8C"/>
    <w:rsid w:val="00005895"/>
    <w:rsid w:val="00005A91"/>
    <w:rsid w:val="00005CD7"/>
    <w:rsid w:val="00005CDE"/>
    <w:rsid w:val="00005EB5"/>
    <w:rsid w:val="0000605B"/>
    <w:rsid w:val="0000609F"/>
    <w:rsid w:val="00006237"/>
    <w:rsid w:val="0000631F"/>
    <w:rsid w:val="0000642E"/>
    <w:rsid w:val="000064BC"/>
    <w:rsid w:val="00006780"/>
    <w:rsid w:val="00006818"/>
    <w:rsid w:val="00006870"/>
    <w:rsid w:val="0000691C"/>
    <w:rsid w:val="00006B55"/>
    <w:rsid w:val="00006C7A"/>
    <w:rsid w:val="00006D6E"/>
    <w:rsid w:val="0000724B"/>
    <w:rsid w:val="000072BD"/>
    <w:rsid w:val="00007309"/>
    <w:rsid w:val="000073DB"/>
    <w:rsid w:val="000074F2"/>
    <w:rsid w:val="00007550"/>
    <w:rsid w:val="0000759D"/>
    <w:rsid w:val="0000789C"/>
    <w:rsid w:val="0000792C"/>
    <w:rsid w:val="00007AFF"/>
    <w:rsid w:val="00007CEF"/>
    <w:rsid w:val="00007F29"/>
    <w:rsid w:val="00007F3D"/>
    <w:rsid w:val="000101EF"/>
    <w:rsid w:val="000105C6"/>
    <w:rsid w:val="000105DC"/>
    <w:rsid w:val="00010B4A"/>
    <w:rsid w:val="00010BEF"/>
    <w:rsid w:val="00010C75"/>
    <w:rsid w:val="00010E97"/>
    <w:rsid w:val="00010EF1"/>
    <w:rsid w:val="00010F88"/>
    <w:rsid w:val="00010FD1"/>
    <w:rsid w:val="0001109B"/>
    <w:rsid w:val="000112C3"/>
    <w:rsid w:val="000112EB"/>
    <w:rsid w:val="00011352"/>
    <w:rsid w:val="000113EE"/>
    <w:rsid w:val="00011703"/>
    <w:rsid w:val="00011754"/>
    <w:rsid w:val="00011777"/>
    <w:rsid w:val="00011959"/>
    <w:rsid w:val="00011A11"/>
    <w:rsid w:val="00011B9B"/>
    <w:rsid w:val="00011CEE"/>
    <w:rsid w:val="00011F10"/>
    <w:rsid w:val="00012014"/>
    <w:rsid w:val="00012046"/>
    <w:rsid w:val="0001208A"/>
    <w:rsid w:val="000121BD"/>
    <w:rsid w:val="000122A9"/>
    <w:rsid w:val="000123DF"/>
    <w:rsid w:val="000123F2"/>
    <w:rsid w:val="000124D1"/>
    <w:rsid w:val="0001264B"/>
    <w:rsid w:val="000126C0"/>
    <w:rsid w:val="0001272C"/>
    <w:rsid w:val="0001282B"/>
    <w:rsid w:val="0001283A"/>
    <w:rsid w:val="00012856"/>
    <w:rsid w:val="00012A11"/>
    <w:rsid w:val="00012A36"/>
    <w:rsid w:val="00012B1D"/>
    <w:rsid w:val="00012C3F"/>
    <w:rsid w:val="00012D21"/>
    <w:rsid w:val="00012D90"/>
    <w:rsid w:val="00012F49"/>
    <w:rsid w:val="00013090"/>
    <w:rsid w:val="0001321B"/>
    <w:rsid w:val="00013251"/>
    <w:rsid w:val="00013425"/>
    <w:rsid w:val="00013587"/>
    <w:rsid w:val="00013602"/>
    <w:rsid w:val="000137EB"/>
    <w:rsid w:val="000137FF"/>
    <w:rsid w:val="0001396E"/>
    <w:rsid w:val="00013A6C"/>
    <w:rsid w:val="00013B63"/>
    <w:rsid w:val="00013EA3"/>
    <w:rsid w:val="00014001"/>
    <w:rsid w:val="000140EF"/>
    <w:rsid w:val="00014119"/>
    <w:rsid w:val="00014150"/>
    <w:rsid w:val="000141F0"/>
    <w:rsid w:val="0001422D"/>
    <w:rsid w:val="0001438B"/>
    <w:rsid w:val="000144A1"/>
    <w:rsid w:val="000145DB"/>
    <w:rsid w:val="00014663"/>
    <w:rsid w:val="00014B80"/>
    <w:rsid w:val="00014C75"/>
    <w:rsid w:val="00014CD5"/>
    <w:rsid w:val="00014F78"/>
    <w:rsid w:val="00014F81"/>
    <w:rsid w:val="00014FCB"/>
    <w:rsid w:val="00015285"/>
    <w:rsid w:val="00015549"/>
    <w:rsid w:val="000156A3"/>
    <w:rsid w:val="000156A9"/>
    <w:rsid w:val="000157C4"/>
    <w:rsid w:val="000157CD"/>
    <w:rsid w:val="00015A61"/>
    <w:rsid w:val="00015BCB"/>
    <w:rsid w:val="00015BCD"/>
    <w:rsid w:val="00015C7B"/>
    <w:rsid w:val="00015CB5"/>
    <w:rsid w:val="00015DEB"/>
    <w:rsid w:val="00015E21"/>
    <w:rsid w:val="00015F43"/>
    <w:rsid w:val="00015F5C"/>
    <w:rsid w:val="00016056"/>
    <w:rsid w:val="0001613D"/>
    <w:rsid w:val="000161D4"/>
    <w:rsid w:val="000162B2"/>
    <w:rsid w:val="0001646C"/>
    <w:rsid w:val="00016499"/>
    <w:rsid w:val="00016589"/>
    <w:rsid w:val="00016616"/>
    <w:rsid w:val="00016783"/>
    <w:rsid w:val="000167AF"/>
    <w:rsid w:val="0001686C"/>
    <w:rsid w:val="00016881"/>
    <w:rsid w:val="00016970"/>
    <w:rsid w:val="00016BCF"/>
    <w:rsid w:val="00016BD7"/>
    <w:rsid w:val="00016DCE"/>
    <w:rsid w:val="00016F03"/>
    <w:rsid w:val="00016F62"/>
    <w:rsid w:val="00017000"/>
    <w:rsid w:val="00017171"/>
    <w:rsid w:val="0001729B"/>
    <w:rsid w:val="00017309"/>
    <w:rsid w:val="000174AD"/>
    <w:rsid w:val="00017536"/>
    <w:rsid w:val="000176D9"/>
    <w:rsid w:val="00017789"/>
    <w:rsid w:val="00017A16"/>
    <w:rsid w:val="00017AC6"/>
    <w:rsid w:val="00017B59"/>
    <w:rsid w:val="00017BF3"/>
    <w:rsid w:val="00017D9A"/>
    <w:rsid w:val="00017EF4"/>
    <w:rsid w:val="00017F71"/>
    <w:rsid w:val="000201EF"/>
    <w:rsid w:val="0002031C"/>
    <w:rsid w:val="00020331"/>
    <w:rsid w:val="00020368"/>
    <w:rsid w:val="000203FA"/>
    <w:rsid w:val="000204D2"/>
    <w:rsid w:val="000205A0"/>
    <w:rsid w:val="000205C1"/>
    <w:rsid w:val="000205C2"/>
    <w:rsid w:val="000205F3"/>
    <w:rsid w:val="00020756"/>
    <w:rsid w:val="0002076B"/>
    <w:rsid w:val="00020851"/>
    <w:rsid w:val="000208B8"/>
    <w:rsid w:val="0002093D"/>
    <w:rsid w:val="00020D5E"/>
    <w:rsid w:val="00020D61"/>
    <w:rsid w:val="00020D70"/>
    <w:rsid w:val="00020D84"/>
    <w:rsid w:val="00021000"/>
    <w:rsid w:val="00021029"/>
    <w:rsid w:val="000210CA"/>
    <w:rsid w:val="00021227"/>
    <w:rsid w:val="0002130A"/>
    <w:rsid w:val="00021380"/>
    <w:rsid w:val="000214B0"/>
    <w:rsid w:val="000215A4"/>
    <w:rsid w:val="0002165C"/>
    <w:rsid w:val="00021906"/>
    <w:rsid w:val="00021A2F"/>
    <w:rsid w:val="00021AC9"/>
    <w:rsid w:val="00021C67"/>
    <w:rsid w:val="00021C96"/>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0D1"/>
    <w:rsid w:val="00023194"/>
    <w:rsid w:val="0002331C"/>
    <w:rsid w:val="00023400"/>
    <w:rsid w:val="00023435"/>
    <w:rsid w:val="00023547"/>
    <w:rsid w:val="0002369B"/>
    <w:rsid w:val="000236C6"/>
    <w:rsid w:val="000237E1"/>
    <w:rsid w:val="0002393A"/>
    <w:rsid w:val="00023A05"/>
    <w:rsid w:val="00023A25"/>
    <w:rsid w:val="00023C29"/>
    <w:rsid w:val="00023CA4"/>
    <w:rsid w:val="00023CF6"/>
    <w:rsid w:val="00023F8A"/>
    <w:rsid w:val="00024227"/>
    <w:rsid w:val="000244A3"/>
    <w:rsid w:val="00024659"/>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78A"/>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B95"/>
    <w:rsid w:val="00030C4A"/>
    <w:rsid w:val="00030C68"/>
    <w:rsid w:val="00030ED5"/>
    <w:rsid w:val="00030F74"/>
    <w:rsid w:val="0003100B"/>
    <w:rsid w:val="00031242"/>
    <w:rsid w:val="0003125B"/>
    <w:rsid w:val="000313B7"/>
    <w:rsid w:val="000313CB"/>
    <w:rsid w:val="000314FC"/>
    <w:rsid w:val="0003159C"/>
    <w:rsid w:val="000315B2"/>
    <w:rsid w:val="00031759"/>
    <w:rsid w:val="000318D5"/>
    <w:rsid w:val="00031919"/>
    <w:rsid w:val="00031C48"/>
    <w:rsid w:val="00031CBF"/>
    <w:rsid w:val="00031D50"/>
    <w:rsid w:val="00031E61"/>
    <w:rsid w:val="00031EA0"/>
    <w:rsid w:val="00031EDD"/>
    <w:rsid w:val="0003204A"/>
    <w:rsid w:val="00032164"/>
    <w:rsid w:val="0003216D"/>
    <w:rsid w:val="00032194"/>
    <w:rsid w:val="000321B3"/>
    <w:rsid w:val="000321DC"/>
    <w:rsid w:val="000324A2"/>
    <w:rsid w:val="000326D3"/>
    <w:rsid w:val="000327B1"/>
    <w:rsid w:val="000327DF"/>
    <w:rsid w:val="00032882"/>
    <w:rsid w:val="000329B0"/>
    <w:rsid w:val="00032A64"/>
    <w:rsid w:val="00032B01"/>
    <w:rsid w:val="00032BF5"/>
    <w:rsid w:val="00032CDC"/>
    <w:rsid w:val="00032D3F"/>
    <w:rsid w:val="00032DD3"/>
    <w:rsid w:val="00032E3E"/>
    <w:rsid w:val="00032F9E"/>
    <w:rsid w:val="00032FB4"/>
    <w:rsid w:val="0003301D"/>
    <w:rsid w:val="000331E3"/>
    <w:rsid w:val="0003320C"/>
    <w:rsid w:val="000334D2"/>
    <w:rsid w:val="000336E4"/>
    <w:rsid w:val="00033834"/>
    <w:rsid w:val="00033975"/>
    <w:rsid w:val="00033A55"/>
    <w:rsid w:val="00033AE8"/>
    <w:rsid w:val="00033C1B"/>
    <w:rsid w:val="00033E5C"/>
    <w:rsid w:val="00033F4C"/>
    <w:rsid w:val="00034042"/>
    <w:rsid w:val="0003405F"/>
    <w:rsid w:val="0003421C"/>
    <w:rsid w:val="000343CD"/>
    <w:rsid w:val="00034416"/>
    <w:rsid w:val="00034483"/>
    <w:rsid w:val="00034492"/>
    <w:rsid w:val="000344EC"/>
    <w:rsid w:val="00034847"/>
    <w:rsid w:val="000348C2"/>
    <w:rsid w:val="000349B7"/>
    <w:rsid w:val="00034C80"/>
    <w:rsid w:val="00034DC2"/>
    <w:rsid w:val="00034DC8"/>
    <w:rsid w:val="00034E53"/>
    <w:rsid w:val="00034EE3"/>
    <w:rsid w:val="00034EEC"/>
    <w:rsid w:val="000350B6"/>
    <w:rsid w:val="000351C8"/>
    <w:rsid w:val="00035390"/>
    <w:rsid w:val="000353BA"/>
    <w:rsid w:val="000353F7"/>
    <w:rsid w:val="0003540B"/>
    <w:rsid w:val="0003544A"/>
    <w:rsid w:val="00035534"/>
    <w:rsid w:val="0003556E"/>
    <w:rsid w:val="0003585E"/>
    <w:rsid w:val="000358AE"/>
    <w:rsid w:val="00035AF5"/>
    <w:rsid w:val="00035B7A"/>
    <w:rsid w:val="00035CAB"/>
    <w:rsid w:val="00035D4F"/>
    <w:rsid w:val="00035ED7"/>
    <w:rsid w:val="00035F13"/>
    <w:rsid w:val="00036015"/>
    <w:rsid w:val="000360C9"/>
    <w:rsid w:val="000360D4"/>
    <w:rsid w:val="0003628A"/>
    <w:rsid w:val="000363A8"/>
    <w:rsid w:val="00036416"/>
    <w:rsid w:val="000369E8"/>
    <w:rsid w:val="00036A16"/>
    <w:rsid w:val="00036B6F"/>
    <w:rsid w:val="00036BE6"/>
    <w:rsid w:val="00036C45"/>
    <w:rsid w:val="00036CDD"/>
    <w:rsid w:val="00036D9D"/>
    <w:rsid w:val="00036EEA"/>
    <w:rsid w:val="00036F1C"/>
    <w:rsid w:val="00036F4D"/>
    <w:rsid w:val="00036FA7"/>
    <w:rsid w:val="00036FC6"/>
    <w:rsid w:val="000370B6"/>
    <w:rsid w:val="00037118"/>
    <w:rsid w:val="00037628"/>
    <w:rsid w:val="000376D9"/>
    <w:rsid w:val="00037730"/>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BF0"/>
    <w:rsid w:val="00040C41"/>
    <w:rsid w:val="00040F7A"/>
    <w:rsid w:val="00040FD2"/>
    <w:rsid w:val="000412B7"/>
    <w:rsid w:val="000412DE"/>
    <w:rsid w:val="000413B8"/>
    <w:rsid w:val="00041450"/>
    <w:rsid w:val="0004177D"/>
    <w:rsid w:val="0004182E"/>
    <w:rsid w:val="000418B0"/>
    <w:rsid w:val="000418C8"/>
    <w:rsid w:val="00041997"/>
    <w:rsid w:val="000419C4"/>
    <w:rsid w:val="00041AA6"/>
    <w:rsid w:val="00041AE9"/>
    <w:rsid w:val="00041AEE"/>
    <w:rsid w:val="00041BBF"/>
    <w:rsid w:val="0004233B"/>
    <w:rsid w:val="00042522"/>
    <w:rsid w:val="000426B1"/>
    <w:rsid w:val="00042AE8"/>
    <w:rsid w:val="00042B33"/>
    <w:rsid w:val="00042BFC"/>
    <w:rsid w:val="00042C95"/>
    <w:rsid w:val="00042D41"/>
    <w:rsid w:val="00042D5C"/>
    <w:rsid w:val="00042D7A"/>
    <w:rsid w:val="0004304B"/>
    <w:rsid w:val="000430CF"/>
    <w:rsid w:val="000432D6"/>
    <w:rsid w:val="000433A8"/>
    <w:rsid w:val="00043703"/>
    <w:rsid w:val="00043A9A"/>
    <w:rsid w:val="00043C71"/>
    <w:rsid w:val="00043CA0"/>
    <w:rsid w:val="00043CE4"/>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B9"/>
    <w:rsid w:val="00044CD4"/>
    <w:rsid w:val="00044D44"/>
    <w:rsid w:val="00044E14"/>
    <w:rsid w:val="00044E26"/>
    <w:rsid w:val="00044F48"/>
    <w:rsid w:val="00044FC4"/>
    <w:rsid w:val="00045031"/>
    <w:rsid w:val="00045059"/>
    <w:rsid w:val="0004505C"/>
    <w:rsid w:val="0004512F"/>
    <w:rsid w:val="0004513D"/>
    <w:rsid w:val="000451CF"/>
    <w:rsid w:val="000451E5"/>
    <w:rsid w:val="00045204"/>
    <w:rsid w:val="000453F6"/>
    <w:rsid w:val="00045452"/>
    <w:rsid w:val="00045461"/>
    <w:rsid w:val="00045568"/>
    <w:rsid w:val="0004557F"/>
    <w:rsid w:val="00045787"/>
    <w:rsid w:val="00045B10"/>
    <w:rsid w:val="00045E99"/>
    <w:rsid w:val="00045F3B"/>
    <w:rsid w:val="00045FCC"/>
    <w:rsid w:val="000461C7"/>
    <w:rsid w:val="000461D9"/>
    <w:rsid w:val="000464D6"/>
    <w:rsid w:val="0004660D"/>
    <w:rsid w:val="0004664F"/>
    <w:rsid w:val="000466DC"/>
    <w:rsid w:val="000468E3"/>
    <w:rsid w:val="00046C98"/>
    <w:rsid w:val="00046CD6"/>
    <w:rsid w:val="00046CE4"/>
    <w:rsid w:val="00046D35"/>
    <w:rsid w:val="00046D4A"/>
    <w:rsid w:val="00046D79"/>
    <w:rsid w:val="00046EB8"/>
    <w:rsid w:val="00046F9A"/>
    <w:rsid w:val="00046FEB"/>
    <w:rsid w:val="0004713D"/>
    <w:rsid w:val="00047183"/>
    <w:rsid w:val="00047236"/>
    <w:rsid w:val="000472F3"/>
    <w:rsid w:val="000475B5"/>
    <w:rsid w:val="000477BB"/>
    <w:rsid w:val="000477EC"/>
    <w:rsid w:val="00047862"/>
    <w:rsid w:val="0004793F"/>
    <w:rsid w:val="00047A3A"/>
    <w:rsid w:val="00047A6F"/>
    <w:rsid w:val="00047A82"/>
    <w:rsid w:val="00047B35"/>
    <w:rsid w:val="00047C03"/>
    <w:rsid w:val="00047C10"/>
    <w:rsid w:val="00047EC0"/>
    <w:rsid w:val="00048F94"/>
    <w:rsid w:val="00050152"/>
    <w:rsid w:val="0005016C"/>
    <w:rsid w:val="000503FC"/>
    <w:rsid w:val="0005055B"/>
    <w:rsid w:val="000505E0"/>
    <w:rsid w:val="00050685"/>
    <w:rsid w:val="0005094F"/>
    <w:rsid w:val="00050F78"/>
    <w:rsid w:val="0005100F"/>
    <w:rsid w:val="0005108D"/>
    <w:rsid w:val="00051135"/>
    <w:rsid w:val="000514B1"/>
    <w:rsid w:val="00051586"/>
    <w:rsid w:val="000515A1"/>
    <w:rsid w:val="0005161C"/>
    <w:rsid w:val="00051770"/>
    <w:rsid w:val="0005177B"/>
    <w:rsid w:val="00051940"/>
    <w:rsid w:val="000519D1"/>
    <w:rsid w:val="00051AE1"/>
    <w:rsid w:val="00051B01"/>
    <w:rsid w:val="00051B86"/>
    <w:rsid w:val="00051C93"/>
    <w:rsid w:val="00051CEF"/>
    <w:rsid w:val="00051E41"/>
    <w:rsid w:val="00051EF1"/>
    <w:rsid w:val="00051F55"/>
    <w:rsid w:val="0005201C"/>
    <w:rsid w:val="0005289C"/>
    <w:rsid w:val="000528EC"/>
    <w:rsid w:val="0005291A"/>
    <w:rsid w:val="00052A87"/>
    <w:rsid w:val="00052AE3"/>
    <w:rsid w:val="00052C5D"/>
    <w:rsid w:val="00052C8C"/>
    <w:rsid w:val="00052D4E"/>
    <w:rsid w:val="00052D7E"/>
    <w:rsid w:val="00052DD8"/>
    <w:rsid w:val="00052F00"/>
    <w:rsid w:val="00053019"/>
    <w:rsid w:val="0005307A"/>
    <w:rsid w:val="000531A8"/>
    <w:rsid w:val="000531D8"/>
    <w:rsid w:val="00053229"/>
    <w:rsid w:val="00053269"/>
    <w:rsid w:val="000532B6"/>
    <w:rsid w:val="00053448"/>
    <w:rsid w:val="000536D7"/>
    <w:rsid w:val="0005371A"/>
    <w:rsid w:val="000537CE"/>
    <w:rsid w:val="00053849"/>
    <w:rsid w:val="00053965"/>
    <w:rsid w:val="00053976"/>
    <w:rsid w:val="00053A47"/>
    <w:rsid w:val="00053A7B"/>
    <w:rsid w:val="00053AA3"/>
    <w:rsid w:val="00053CC9"/>
    <w:rsid w:val="00053DA1"/>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24"/>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2B4"/>
    <w:rsid w:val="0005651C"/>
    <w:rsid w:val="00056603"/>
    <w:rsid w:val="0005684B"/>
    <w:rsid w:val="000569D3"/>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6D4"/>
    <w:rsid w:val="00057817"/>
    <w:rsid w:val="0005781A"/>
    <w:rsid w:val="000579BA"/>
    <w:rsid w:val="00057AD4"/>
    <w:rsid w:val="00057AD9"/>
    <w:rsid w:val="00057BE4"/>
    <w:rsid w:val="00057BF2"/>
    <w:rsid w:val="00057CF5"/>
    <w:rsid w:val="00057DF9"/>
    <w:rsid w:val="00057F2C"/>
    <w:rsid w:val="00057F3A"/>
    <w:rsid w:val="00057F68"/>
    <w:rsid w:val="00057F6C"/>
    <w:rsid w:val="00057FAD"/>
    <w:rsid w:val="00057FE7"/>
    <w:rsid w:val="0006004B"/>
    <w:rsid w:val="00060074"/>
    <w:rsid w:val="00060219"/>
    <w:rsid w:val="000602FA"/>
    <w:rsid w:val="0006036D"/>
    <w:rsid w:val="00060552"/>
    <w:rsid w:val="00060586"/>
    <w:rsid w:val="0006059E"/>
    <w:rsid w:val="000606D1"/>
    <w:rsid w:val="00060986"/>
    <w:rsid w:val="00060A1B"/>
    <w:rsid w:val="00060A6D"/>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8CC"/>
    <w:rsid w:val="00061ACF"/>
    <w:rsid w:val="00061E1D"/>
    <w:rsid w:val="00061E34"/>
    <w:rsid w:val="00061E4D"/>
    <w:rsid w:val="0006216C"/>
    <w:rsid w:val="000621A9"/>
    <w:rsid w:val="00062348"/>
    <w:rsid w:val="000625CF"/>
    <w:rsid w:val="0006263A"/>
    <w:rsid w:val="0006291D"/>
    <w:rsid w:val="000629FD"/>
    <w:rsid w:val="00062A91"/>
    <w:rsid w:val="00062DD0"/>
    <w:rsid w:val="00062E3F"/>
    <w:rsid w:val="00062F95"/>
    <w:rsid w:val="0006300E"/>
    <w:rsid w:val="00063024"/>
    <w:rsid w:val="00063077"/>
    <w:rsid w:val="0006308B"/>
    <w:rsid w:val="00063307"/>
    <w:rsid w:val="00063485"/>
    <w:rsid w:val="000634B4"/>
    <w:rsid w:val="000636BC"/>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572"/>
    <w:rsid w:val="0006480B"/>
    <w:rsid w:val="00064850"/>
    <w:rsid w:val="000648A7"/>
    <w:rsid w:val="000649E9"/>
    <w:rsid w:val="00064A2B"/>
    <w:rsid w:val="00065100"/>
    <w:rsid w:val="00065104"/>
    <w:rsid w:val="00065356"/>
    <w:rsid w:val="00065463"/>
    <w:rsid w:val="0006549C"/>
    <w:rsid w:val="000656C8"/>
    <w:rsid w:val="000656D9"/>
    <w:rsid w:val="000658E6"/>
    <w:rsid w:val="000659B4"/>
    <w:rsid w:val="00065ADE"/>
    <w:rsid w:val="00065B71"/>
    <w:rsid w:val="00065C10"/>
    <w:rsid w:val="00065D64"/>
    <w:rsid w:val="00065E13"/>
    <w:rsid w:val="00065E53"/>
    <w:rsid w:val="00065EF5"/>
    <w:rsid w:val="00065F5B"/>
    <w:rsid w:val="00066279"/>
    <w:rsid w:val="000665B2"/>
    <w:rsid w:val="000665D1"/>
    <w:rsid w:val="00066699"/>
    <w:rsid w:val="00066758"/>
    <w:rsid w:val="000667BE"/>
    <w:rsid w:val="000667D1"/>
    <w:rsid w:val="0006686B"/>
    <w:rsid w:val="0006692C"/>
    <w:rsid w:val="00066AFD"/>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5E4"/>
    <w:rsid w:val="00067687"/>
    <w:rsid w:val="0006777C"/>
    <w:rsid w:val="000677AA"/>
    <w:rsid w:val="00067C3B"/>
    <w:rsid w:val="00067F06"/>
    <w:rsid w:val="00067FE2"/>
    <w:rsid w:val="00070378"/>
    <w:rsid w:val="00070522"/>
    <w:rsid w:val="00070532"/>
    <w:rsid w:val="0007055F"/>
    <w:rsid w:val="000705CB"/>
    <w:rsid w:val="0007060B"/>
    <w:rsid w:val="000707DC"/>
    <w:rsid w:val="00070A04"/>
    <w:rsid w:val="00070A4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79B"/>
    <w:rsid w:val="000718D9"/>
    <w:rsid w:val="00071ADF"/>
    <w:rsid w:val="00071B4B"/>
    <w:rsid w:val="00071C3F"/>
    <w:rsid w:val="00071CE0"/>
    <w:rsid w:val="00071DAD"/>
    <w:rsid w:val="00071E9B"/>
    <w:rsid w:val="00071EC9"/>
    <w:rsid w:val="00071FBF"/>
    <w:rsid w:val="0007201C"/>
    <w:rsid w:val="00072125"/>
    <w:rsid w:val="0007217D"/>
    <w:rsid w:val="00072466"/>
    <w:rsid w:val="00072519"/>
    <w:rsid w:val="00072540"/>
    <w:rsid w:val="000725AD"/>
    <w:rsid w:val="000725B1"/>
    <w:rsid w:val="00072622"/>
    <w:rsid w:val="0007272E"/>
    <w:rsid w:val="00072829"/>
    <w:rsid w:val="00072A3E"/>
    <w:rsid w:val="00072AB4"/>
    <w:rsid w:val="00072BEA"/>
    <w:rsid w:val="00072C47"/>
    <w:rsid w:val="00072D0F"/>
    <w:rsid w:val="00072D4E"/>
    <w:rsid w:val="00072E75"/>
    <w:rsid w:val="00072EFA"/>
    <w:rsid w:val="0007307E"/>
    <w:rsid w:val="00073097"/>
    <w:rsid w:val="0007313A"/>
    <w:rsid w:val="0007364E"/>
    <w:rsid w:val="00073785"/>
    <w:rsid w:val="000739D6"/>
    <w:rsid w:val="00073C42"/>
    <w:rsid w:val="00073E67"/>
    <w:rsid w:val="00073F77"/>
    <w:rsid w:val="00073FB4"/>
    <w:rsid w:val="00074044"/>
    <w:rsid w:val="0007407F"/>
    <w:rsid w:val="00074375"/>
    <w:rsid w:val="000743A0"/>
    <w:rsid w:val="00074475"/>
    <w:rsid w:val="00074A5A"/>
    <w:rsid w:val="00074B80"/>
    <w:rsid w:val="00074BF5"/>
    <w:rsid w:val="00074C31"/>
    <w:rsid w:val="00074CD9"/>
    <w:rsid w:val="00074DC9"/>
    <w:rsid w:val="00075181"/>
    <w:rsid w:val="0007526D"/>
    <w:rsid w:val="000752CD"/>
    <w:rsid w:val="000755A6"/>
    <w:rsid w:val="00075680"/>
    <w:rsid w:val="000756B3"/>
    <w:rsid w:val="0007590A"/>
    <w:rsid w:val="0007592C"/>
    <w:rsid w:val="00075999"/>
    <w:rsid w:val="00075AD8"/>
    <w:rsid w:val="00075B11"/>
    <w:rsid w:val="00075B95"/>
    <w:rsid w:val="00075BD8"/>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2B7"/>
    <w:rsid w:val="00077385"/>
    <w:rsid w:val="000773E2"/>
    <w:rsid w:val="000774C1"/>
    <w:rsid w:val="00077579"/>
    <w:rsid w:val="000778CA"/>
    <w:rsid w:val="00077EB8"/>
    <w:rsid w:val="00077EBA"/>
    <w:rsid w:val="00077F58"/>
    <w:rsid w:val="000800B0"/>
    <w:rsid w:val="000802A2"/>
    <w:rsid w:val="0008033D"/>
    <w:rsid w:val="00080477"/>
    <w:rsid w:val="000804B1"/>
    <w:rsid w:val="000805B2"/>
    <w:rsid w:val="00080786"/>
    <w:rsid w:val="00080B5D"/>
    <w:rsid w:val="00080C4B"/>
    <w:rsid w:val="00080D74"/>
    <w:rsid w:val="00080E27"/>
    <w:rsid w:val="00081457"/>
    <w:rsid w:val="00081726"/>
    <w:rsid w:val="0008172D"/>
    <w:rsid w:val="00081995"/>
    <w:rsid w:val="000819A2"/>
    <w:rsid w:val="000819A6"/>
    <w:rsid w:val="00081B40"/>
    <w:rsid w:val="00081CDB"/>
    <w:rsid w:val="00081D44"/>
    <w:rsid w:val="00081FCE"/>
    <w:rsid w:val="00081FDB"/>
    <w:rsid w:val="00082152"/>
    <w:rsid w:val="0008221F"/>
    <w:rsid w:val="00082311"/>
    <w:rsid w:val="0008251F"/>
    <w:rsid w:val="00082607"/>
    <w:rsid w:val="0008269F"/>
    <w:rsid w:val="000826FF"/>
    <w:rsid w:val="00082754"/>
    <w:rsid w:val="000827D8"/>
    <w:rsid w:val="00082A47"/>
    <w:rsid w:val="00082A49"/>
    <w:rsid w:val="00082DD7"/>
    <w:rsid w:val="00082E14"/>
    <w:rsid w:val="00082FA8"/>
    <w:rsid w:val="00082FCB"/>
    <w:rsid w:val="000831C5"/>
    <w:rsid w:val="00083205"/>
    <w:rsid w:val="00083308"/>
    <w:rsid w:val="00083322"/>
    <w:rsid w:val="0008338A"/>
    <w:rsid w:val="000833B2"/>
    <w:rsid w:val="00083418"/>
    <w:rsid w:val="00083788"/>
    <w:rsid w:val="000837B6"/>
    <w:rsid w:val="00083875"/>
    <w:rsid w:val="00083891"/>
    <w:rsid w:val="00083C04"/>
    <w:rsid w:val="00083C4F"/>
    <w:rsid w:val="00083DCB"/>
    <w:rsid w:val="00083EA9"/>
    <w:rsid w:val="00083F2A"/>
    <w:rsid w:val="00083FDD"/>
    <w:rsid w:val="00084255"/>
    <w:rsid w:val="000842E8"/>
    <w:rsid w:val="000844CD"/>
    <w:rsid w:val="00084515"/>
    <w:rsid w:val="000845CA"/>
    <w:rsid w:val="00084798"/>
    <w:rsid w:val="0008484C"/>
    <w:rsid w:val="00084A41"/>
    <w:rsid w:val="00084B07"/>
    <w:rsid w:val="00084BB6"/>
    <w:rsid w:val="00084BE9"/>
    <w:rsid w:val="00084BF3"/>
    <w:rsid w:val="00084CE4"/>
    <w:rsid w:val="00084D2E"/>
    <w:rsid w:val="00084D76"/>
    <w:rsid w:val="00084E27"/>
    <w:rsid w:val="00084ECB"/>
    <w:rsid w:val="00084F2B"/>
    <w:rsid w:val="000851A1"/>
    <w:rsid w:val="00085239"/>
    <w:rsid w:val="000852B7"/>
    <w:rsid w:val="000855FF"/>
    <w:rsid w:val="00085703"/>
    <w:rsid w:val="000857B0"/>
    <w:rsid w:val="000857FD"/>
    <w:rsid w:val="00085860"/>
    <w:rsid w:val="0008594F"/>
    <w:rsid w:val="00085A20"/>
    <w:rsid w:val="00085C0E"/>
    <w:rsid w:val="00085CFF"/>
    <w:rsid w:val="00085D76"/>
    <w:rsid w:val="00085DB3"/>
    <w:rsid w:val="00085E75"/>
    <w:rsid w:val="00085E90"/>
    <w:rsid w:val="00085FC1"/>
    <w:rsid w:val="00085FD0"/>
    <w:rsid w:val="000862BA"/>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A65"/>
    <w:rsid w:val="00087B7B"/>
    <w:rsid w:val="00087BAB"/>
    <w:rsid w:val="00087D54"/>
    <w:rsid w:val="00087D64"/>
    <w:rsid w:val="00087DBB"/>
    <w:rsid w:val="00087E29"/>
    <w:rsid w:val="00087F5E"/>
    <w:rsid w:val="00087F91"/>
    <w:rsid w:val="00087FB0"/>
    <w:rsid w:val="00090003"/>
    <w:rsid w:val="000900F6"/>
    <w:rsid w:val="000901FC"/>
    <w:rsid w:val="0009025D"/>
    <w:rsid w:val="000903AC"/>
    <w:rsid w:val="0009048D"/>
    <w:rsid w:val="00090555"/>
    <w:rsid w:val="00090573"/>
    <w:rsid w:val="00090586"/>
    <w:rsid w:val="00090693"/>
    <w:rsid w:val="000906E3"/>
    <w:rsid w:val="0009086F"/>
    <w:rsid w:val="00090888"/>
    <w:rsid w:val="00090894"/>
    <w:rsid w:val="00090A75"/>
    <w:rsid w:val="00091023"/>
    <w:rsid w:val="0009105E"/>
    <w:rsid w:val="00091200"/>
    <w:rsid w:val="0009131C"/>
    <w:rsid w:val="000913E1"/>
    <w:rsid w:val="000913FD"/>
    <w:rsid w:val="0009142C"/>
    <w:rsid w:val="00091468"/>
    <w:rsid w:val="00091606"/>
    <w:rsid w:val="00091714"/>
    <w:rsid w:val="0009176C"/>
    <w:rsid w:val="0009176E"/>
    <w:rsid w:val="0009178F"/>
    <w:rsid w:val="00091A4E"/>
    <w:rsid w:val="00091C6C"/>
    <w:rsid w:val="00091D0A"/>
    <w:rsid w:val="00091ED4"/>
    <w:rsid w:val="0009218E"/>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A35"/>
    <w:rsid w:val="00092CE9"/>
    <w:rsid w:val="00092D06"/>
    <w:rsid w:val="00092F09"/>
    <w:rsid w:val="00092F63"/>
    <w:rsid w:val="00093032"/>
    <w:rsid w:val="00093097"/>
    <w:rsid w:val="000930D5"/>
    <w:rsid w:val="000931C3"/>
    <w:rsid w:val="00093384"/>
    <w:rsid w:val="0009374B"/>
    <w:rsid w:val="000937FA"/>
    <w:rsid w:val="00093807"/>
    <w:rsid w:val="00093842"/>
    <w:rsid w:val="0009399E"/>
    <w:rsid w:val="00093B2C"/>
    <w:rsid w:val="00093E3F"/>
    <w:rsid w:val="00093F57"/>
    <w:rsid w:val="00094164"/>
    <w:rsid w:val="00094310"/>
    <w:rsid w:val="0009437A"/>
    <w:rsid w:val="00094503"/>
    <w:rsid w:val="000945FC"/>
    <w:rsid w:val="00094751"/>
    <w:rsid w:val="00094788"/>
    <w:rsid w:val="000947B7"/>
    <w:rsid w:val="000949A9"/>
    <w:rsid w:val="00094A20"/>
    <w:rsid w:val="00094B15"/>
    <w:rsid w:val="00094C2C"/>
    <w:rsid w:val="00094D93"/>
    <w:rsid w:val="00095231"/>
    <w:rsid w:val="000952B3"/>
    <w:rsid w:val="000953F3"/>
    <w:rsid w:val="0009566D"/>
    <w:rsid w:val="00095671"/>
    <w:rsid w:val="00095920"/>
    <w:rsid w:val="00095930"/>
    <w:rsid w:val="00095984"/>
    <w:rsid w:val="000959DA"/>
    <w:rsid w:val="00095B4A"/>
    <w:rsid w:val="00095BFF"/>
    <w:rsid w:val="00095F53"/>
    <w:rsid w:val="00095FCE"/>
    <w:rsid w:val="0009612D"/>
    <w:rsid w:val="0009653B"/>
    <w:rsid w:val="0009656C"/>
    <w:rsid w:val="00096702"/>
    <w:rsid w:val="0009680E"/>
    <w:rsid w:val="000968D8"/>
    <w:rsid w:val="00096B3B"/>
    <w:rsid w:val="00096CDC"/>
    <w:rsid w:val="00096D1F"/>
    <w:rsid w:val="00096ED4"/>
    <w:rsid w:val="00096ED5"/>
    <w:rsid w:val="00096EF1"/>
    <w:rsid w:val="00096F12"/>
    <w:rsid w:val="00096FB7"/>
    <w:rsid w:val="00097005"/>
    <w:rsid w:val="0009709B"/>
    <w:rsid w:val="000971C6"/>
    <w:rsid w:val="000972A7"/>
    <w:rsid w:val="000972DF"/>
    <w:rsid w:val="000975C4"/>
    <w:rsid w:val="00097620"/>
    <w:rsid w:val="00097804"/>
    <w:rsid w:val="000978EC"/>
    <w:rsid w:val="00097939"/>
    <w:rsid w:val="000979D1"/>
    <w:rsid w:val="000979DA"/>
    <w:rsid w:val="000979F0"/>
    <w:rsid w:val="00097A7E"/>
    <w:rsid w:val="00097AE8"/>
    <w:rsid w:val="00097AED"/>
    <w:rsid w:val="00097BFB"/>
    <w:rsid w:val="00097FCB"/>
    <w:rsid w:val="000A00B6"/>
    <w:rsid w:val="000A015B"/>
    <w:rsid w:val="000A019D"/>
    <w:rsid w:val="000A02DC"/>
    <w:rsid w:val="000A0439"/>
    <w:rsid w:val="000A043C"/>
    <w:rsid w:val="000A045F"/>
    <w:rsid w:val="000A0702"/>
    <w:rsid w:val="000A070B"/>
    <w:rsid w:val="000A0C5B"/>
    <w:rsid w:val="000A0C9D"/>
    <w:rsid w:val="000A0CA1"/>
    <w:rsid w:val="000A0DA9"/>
    <w:rsid w:val="000A0E0F"/>
    <w:rsid w:val="000A0E1C"/>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1FAD"/>
    <w:rsid w:val="000A21FD"/>
    <w:rsid w:val="000A22DC"/>
    <w:rsid w:val="000A23B7"/>
    <w:rsid w:val="000A2412"/>
    <w:rsid w:val="000A2A09"/>
    <w:rsid w:val="000A2C06"/>
    <w:rsid w:val="000A2C15"/>
    <w:rsid w:val="000A2CC9"/>
    <w:rsid w:val="000A2CF9"/>
    <w:rsid w:val="000A2D70"/>
    <w:rsid w:val="000A2E24"/>
    <w:rsid w:val="000A2F43"/>
    <w:rsid w:val="000A3235"/>
    <w:rsid w:val="000A3291"/>
    <w:rsid w:val="000A3309"/>
    <w:rsid w:val="000A33FC"/>
    <w:rsid w:val="000A33FE"/>
    <w:rsid w:val="000A3490"/>
    <w:rsid w:val="000A3604"/>
    <w:rsid w:val="000A3649"/>
    <w:rsid w:val="000A3685"/>
    <w:rsid w:val="000A36CA"/>
    <w:rsid w:val="000A3744"/>
    <w:rsid w:val="000A38C7"/>
    <w:rsid w:val="000A39AB"/>
    <w:rsid w:val="000A39C5"/>
    <w:rsid w:val="000A3A3A"/>
    <w:rsid w:val="000A3ACB"/>
    <w:rsid w:val="000A4492"/>
    <w:rsid w:val="000A44FE"/>
    <w:rsid w:val="000A45CE"/>
    <w:rsid w:val="000A49DE"/>
    <w:rsid w:val="000A4A53"/>
    <w:rsid w:val="000A4A61"/>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CC2"/>
    <w:rsid w:val="000A5E0A"/>
    <w:rsid w:val="000A5E3D"/>
    <w:rsid w:val="000A5ED8"/>
    <w:rsid w:val="000A5F47"/>
    <w:rsid w:val="000A604C"/>
    <w:rsid w:val="000A60FC"/>
    <w:rsid w:val="000A6111"/>
    <w:rsid w:val="000A6199"/>
    <w:rsid w:val="000A61CB"/>
    <w:rsid w:val="000A642C"/>
    <w:rsid w:val="000A64B8"/>
    <w:rsid w:val="000A6788"/>
    <w:rsid w:val="000A67DE"/>
    <w:rsid w:val="000A688C"/>
    <w:rsid w:val="000A6AC6"/>
    <w:rsid w:val="000A6AD7"/>
    <w:rsid w:val="000A6C6B"/>
    <w:rsid w:val="000A6CDF"/>
    <w:rsid w:val="000A6CFE"/>
    <w:rsid w:val="000A6D27"/>
    <w:rsid w:val="000A6EA2"/>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4"/>
    <w:rsid w:val="000A7F09"/>
    <w:rsid w:val="000B00EA"/>
    <w:rsid w:val="000B0117"/>
    <w:rsid w:val="000B0182"/>
    <w:rsid w:val="000B0292"/>
    <w:rsid w:val="000B02C2"/>
    <w:rsid w:val="000B0303"/>
    <w:rsid w:val="000B0424"/>
    <w:rsid w:val="000B058C"/>
    <w:rsid w:val="000B065E"/>
    <w:rsid w:val="000B081C"/>
    <w:rsid w:val="000B081E"/>
    <w:rsid w:val="000B089D"/>
    <w:rsid w:val="000B0AF1"/>
    <w:rsid w:val="000B0BD9"/>
    <w:rsid w:val="000B0D2F"/>
    <w:rsid w:val="000B0DB5"/>
    <w:rsid w:val="000B1008"/>
    <w:rsid w:val="000B1061"/>
    <w:rsid w:val="000B10AB"/>
    <w:rsid w:val="000B1383"/>
    <w:rsid w:val="000B1429"/>
    <w:rsid w:val="000B1491"/>
    <w:rsid w:val="000B14C3"/>
    <w:rsid w:val="000B16A2"/>
    <w:rsid w:val="000B17A1"/>
    <w:rsid w:val="000B17C0"/>
    <w:rsid w:val="000B18E7"/>
    <w:rsid w:val="000B196B"/>
    <w:rsid w:val="000B1979"/>
    <w:rsid w:val="000B1A5E"/>
    <w:rsid w:val="000B1A9E"/>
    <w:rsid w:val="000B1CD3"/>
    <w:rsid w:val="000B1D70"/>
    <w:rsid w:val="000B1FF7"/>
    <w:rsid w:val="000B21EB"/>
    <w:rsid w:val="000B2287"/>
    <w:rsid w:val="000B2328"/>
    <w:rsid w:val="000B256B"/>
    <w:rsid w:val="000B256F"/>
    <w:rsid w:val="000B25DE"/>
    <w:rsid w:val="000B27D8"/>
    <w:rsid w:val="000B2883"/>
    <w:rsid w:val="000B2897"/>
    <w:rsid w:val="000B2B2B"/>
    <w:rsid w:val="000B2E38"/>
    <w:rsid w:val="000B2E90"/>
    <w:rsid w:val="000B3237"/>
    <w:rsid w:val="000B32CA"/>
    <w:rsid w:val="000B32D4"/>
    <w:rsid w:val="000B3489"/>
    <w:rsid w:val="000B36B4"/>
    <w:rsid w:val="000B36FF"/>
    <w:rsid w:val="000B3715"/>
    <w:rsid w:val="000B3771"/>
    <w:rsid w:val="000B38A1"/>
    <w:rsid w:val="000B38DA"/>
    <w:rsid w:val="000B39B7"/>
    <w:rsid w:val="000B3AF8"/>
    <w:rsid w:val="000B3D0B"/>
    <w:rsid w:val="000B3D53"/>
    <w:rsid w:val="000B3EB4"/>
    <w:rsid w:val="000B3F37"/>
    <w:rsid w:val="000B3FA0"/>
    <w:rsid w:val="000B3FEE"/>
    <w:rsid w:val="000B40B9"/>
    <w:rsid w:val="000B40CA"/>
    <w:rsid w:val="000B421D"/>
    <w:rsid w:val="000B422A"/>
    <w:rsid w:val="000B4287"/>
    <w:rsid w:val="000B43D1"/>
    <w:rsid w:val="000B4445"/>
    <w:rsid w:val="000B45EE"/>
    <w:rsid w:val="000B46F8"/>
    <w:rsid w:val="000B479A"/>
    <w:rsid w:val="000B47D5"/>
    <w:rsid w:val="000B4851"/>
    <w:rsid w:val="000B491F"/>
    <w:rsid w:val="000B49D7"/>
    <w:rsid w:val="000B4A9F"/>
    <w:rsid w:val="000B4B13"/>
    <w:rsid w:val="000B4C54"/>
    <w:rsid w:val="000B4D97"/>
    <w:rsid w:val="000B4E43"/>
    <w:rsid w:val="000B4F27"/>
    <w:rsid w:val="000B4FE1"/>
    <w:rsid w:val="000B520D"/>
    <w:rsid w:val="000B52A7"/>
    <w:rsid w:val="000B5334"/>
    <w:rsid w:val="000B53AF"/>
    <w:rsid w:val="000B546F"/>
    <w:rsid w:val="000B5479"/>
    <w:rsid w:val="000B5AF0"/>
    <w:rsid w:val="000B5B2E"/>
    <w:rsid w:val="000B5BCA"/>
    <w:rsid w:val="000B5D87"/>
    <w:rsid w:val="000B5D9D"/>
    <w:rsid w:val="000B5EAC"/>
    <w:rsid w:val="000B6068"/>
    <w:rsid w:val="000B60B9"/>
    <w:rsid w:val="000B62C7"/>
    <w:rsid w:val="000B632D"/>
    <w:rsid w:val="000B6370"/>
    <w:rsid w:val="000B6437"/>
    <w:rsid w:val="000B65B6"/>
    <w:rsid w:val="000B65BE"/>
    <w:rsid w:val="000B68A5"/>
    <w:rsid w:val="000B6A44"/>
    <w:rsid w:val="000B6AB0"/>
    <w:rsid w:val="000B6B35"/>
    <w:rsid w:val="000B6BDF"/>
    <w:rsid w:val="000B6C26"/>
    <w:rsid w:val="000B715D"/>
    <w:rsid w:val="000B7190"/>
    <w:rsid w:val="000B71B6"/>
    <w:rsid w:val="000B71CD"/>
    <w:rsid w:val="000B7387"/>
    <w:rsid w:val="000B7477"/>
    <w:rsid w:val="000B74AE"/>
    <w:rsid w:val="000B75A8"/>
    <w:rsid w:val="000B76BB"/>
    <w:rsid w:val="000B77CC"/>
    <w:rsid w:val="000B78AF"/>
    <w:rsid w:val="000B7B98"/>
    <w:rsid w:val="000B7B9E"/>
    <w:rsid w:val="000B7D5E"/>
    <w:rsid w:val="000B7DEB"/>
    <w:rsid w:val="000C05BA"/>
    <w:rsid w:val="000C0680"/>
    <w:rsid w:val="000C0882"/>
    <w:rsid w:val="000C097D"/>
    <w:rsid w:val="000C09A5"/>
    <w:rsid w:val="000C09BD"/>
    <w:rsid w:val="000C09F9"/>
    <w:rsid w:val="000C0A0B"/>
    <w:rsid w:val="000C0B9A"/>
    <w:rsid w:val="000C0C22"/>
    <w:rsid w:val="000C0E39"/>
    <w:rsid w:val="000C0EAF"/>
    <w:rsid w:val="000C105D"/>
    <w:rsid w:val="000C1147"/>
    <w:rsid w:val="000C133A"/>
    <w:rsid w:val="000C134E"/>
    <w:rsid w:val="000C1482"/>
    <w:rsid w:val="000C14D6"/>
    <w:rsid w:val="000C1573"/>
    <w:rsid w:val="000C1592"/>
    <w:rsid w:val="000C164B"/>
    <w:rsid w:val="000C170E"/>
    <w:rsid w:val="000C187D"/>
    <w:rsid w:val="000C1900"/>
    <w:rsid w:val="000C1996"/>
    <w:rsid w:val="000C1B80"/>
    <w:rsid w:val="000C1BE4"/>
    <w:rsid w:val="000C1CFF"/>
    <w:rsid w:val="000C1D63"/>
    <w:rsid w:val="000C1DBD"/>
    <w:rsid w:val="000C1F69"/>
    <w:rsid w:val="000C208F"/>
    <w:rsid w:val="000C21A6"/>
    <w:rsid w:val="000C243B"/>
    <w:rsid w:val="000C2483"/>
    <w:rsid w:val="000C253D"/>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27C"/>
    <w:rsid w:val="000C335D"/>
    <w:rsid w:val="000C33D0"/>
    <w:rsid w:val="000C33E4"/>
    <w:rsid w:val="000C3471"/>
    <w:rsid w:val="000C361B"/>
    <w:rsid w:val="000C361E"/>
    <w:rsid w:val="000C393F"/>
    <w:rsid w:val="000C3987"/>
    <w:rsid w:val="000C3A9F"/>
    <w:rsid w:val="000C3B64"/>
    <w:rsid w:val="000C3C64"/>
    <w:rsid w:val="000C3DB2"/>
    <w:rsid w:val="000C3DB7"/>
    <w:rsid w:val="000C3F16"/>
    <w:rsid w:val="000C408A"/>
    <w:rsid w:val="000C40B3"/>
    <w:rsid w:val="000C4182"/>
    <w:rsid w:val="000C42C3"/>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CFA"/>
    <w:rsid w:val="000C4DE3"/>
    <w:rsid w:val="000C5046"/>
    <w:rsid w:val="000C547D"/>
    <w:rsid w:val="000C550B"/>
    <w:rsid w:val="000C570E"/>
    <w:rsid w:val="000C5759"/>
    <w:rsid w:val="000C575E"/>
    <w:rsid w:val="000C5A03"/>
    <w:rsid w:val="000C5A71"/>
    <w:rsid w:val="000C5B08"/>
    <w:rsid w:val="000C5C09"/>
    <w:rsid w:val="000C5C2F"/>
    <w:rsid w:val="000C5D80"/>
    <w:rsid w:val="000C5E2D"/>
    <w:rsid w:val="000C5E7D"/>
    <w:rsid w:val="000C5F6B"/>
    <w:rsid w:val="000C60B5"/>
    <w:rsid w:val="000C6672"/>
    <w:rsid w:val="000C66CD"/>
    <w:rsid w:val="000C673C"/>
    <w:rsid w:val="000C69F8"/>
    <w:rsid w:val="000C6CFD"/>
    <w:rsid w:val="000C6E6A"/>
    <w:rsid w:val="000C6F16"/>
    <w:rsid w:val="000C6F42"/>
    <w:rsid w:val="000C708E"/>
    <w:rsid w:val="000C70C9"/>
    <w:rsid w:val="000C70CE"/>
    <w:rsid w:val="000C71D9"/>
    <w:rsid w:val="000C72E0"/>
    <w:rsid w:val="000C7301"/>
    <w:rsid w:val="000C73A3"/>
    <w:rsid w:val="000C753C"/>
    <w:rsid w:val="000C7A2A"/>
    <w:rsid w:val="000C7A84"/>
    <w:rsid w:val="000C7C3E"/>
    <w:rsid w:val="000C7EB7"/>
    <w:rsid w:val="000C7F3D"/>
    <w:rsid w:val="000D037E"/>
    <w:rsid w:val="000D0400"/>
    <w:rsid w:val="000D04AC"/>
    <w:rsid w:val="000D0503"/>
    <w:rsid w:val="000D0735"/>
    <w:rsid w:val="000D079A"/>
    <w:rsid w:val="000D07EF"/>
    <w:rsid w:val="000D0923"/>
    <w:rsid w:val="000D09D2"/>
    <w:rsid w:val="000D0A0F"/>
    <w:rsid w:val="000D0A26"/>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5DA"/>
    <w:rsid w:val="000D1610"/>
    <w:rsid w:val="000D1634"/>
    <w:rsid w:val="000D16E8"/>
    <w:rsid w:val="000D1737"/>
    <w:rsid w:val="000D174E"/>
    <w:rsid w:val="000D17D3"/>
    <w:rsid w:val="000D17FE"/>
    <w:rsid w:val="000D192B"/>
    <w:rsid w:val="000D1DE5"/>
    <w:rsid w:val="000D1E5D"/>
    <w:rsid w:val="000D1F94"/>
    <w:rsid w:val="000D206C"/>
    <w:rsid w:val="000D2190"/>
    <w:rsid w:val="000D21A1"/>
    <w:rsid w:val="000D228D"/>
    <w:rsid w:val="000D23C1"/>
    <w:rsid w:val="000D24AD"/>
    <w:rsid w:val="000D24C0"/>
    <w:rsid w:val="000D25CB"/>
    <w:rsid w:val="000D2641"/>
    <w:rsid w:val="000D28CC"/>
    <w:rsid w:val="000D2AE0"/>
    <w:rsid w:val="000D2B30"/>
    <w:rsid w:val="000D2B69"/>
    <w:rsid w:val="000D2B74"/>
    <w:rsid w:val="000D2C9B"/>
    <w:rsid w:val="000D2D04"/>
    <w:rsid w:val="000D2D11"/>
    <w:rsid w:val="000D2E1F"/>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72"/>
    <w:rsid w:val="000D42E0"/>
    <w:rsid w:val="000D4324"/>
    <w:rsid w:val="000D4506"/>
    <w:rsid w:val="000D45BC"/>
    <w:rsid w:val="000D45D4"/>
    <w:rsid w:val="000D46EE"/>
    <w:rsid w:val="000D47B3"/>
    <w:rsid w:val="000D493A"/>
    <w:rsid w:val="000D4ABD"/>
    <w:rsid w:val="000D4B51"/>
    <w:rsid w:val="000D4CD5"/>
    <w:rsid w:val="000D4D20"/>
    <w:rsid w:val="000D4DCE"/>
    <w:rsid w:val="000D4DE6"/>
    <w:rsid w:val="000D4DFF"/>
    <w:rsid w:val="000D4E3B"/>
    <w:rsid w:val="000D5011"/>
    <w:rsid w:val="000D5074"/>
    <w:rsid w:val="000D5153"/>
    <w:rsid w:val="000D5169"/>
    <w:rsid w:val="000D51BA"/>
    <w:rsid w:val="000D5342"/>
    <w:rsid w:val="000D5486"/>
    <w:rsid w:val="000D55EA"/>
    <w:rsid w:val="000D566E"/>
    <w:rsid w:val="000D5711"/>
    <w:rsid w:val="000D5718"/>
    <w:rsid w:val="000D57A8"/>
    <w:rsid w:val="000D58FA"/>
    <w:rsid w:val="000D59D6"/>
    <w:rsid w:val="000D5AB0"/>
    <w:rsid w:val="000D5AD1"/>
    <w:rsid w:val="000D5B23"/>
    <w:rsid w:val="000D5BE6"/>
    <w:rsid w:val="000D5C0C"/>
    <w:rsid w:val="000D5D6A"/>
    <w:rsid w:val="000D5E4D"/>
    <w:rsid w:val="000D600E"/>
    <w:rsid w:val="000D601C"/>
    <w:rsid w:val="000D612C"/>
    <w:rsid w:val="000D62FD"/>
    <w:rsid w:val="000D6304"/>
    <w:rsid w:val="000D6377"/>
    <w:rsid w:val="000D63DB"/>
    <w:rsid w:val="000D6434"/>
    <w:rsid w:val="000D6561"/>
    <w:rsid w:val="000D65F2"/>
    <w:rsid w:val="000D6620"/>
    <w:rsid w:val="000D6661"/>
    <w:rsid w:val="000D66D2"/>
    <w:rsid w:val="000D6730"/>
    <w:rsid w:val="000D67AF"/>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9DF"/>
    <w:rsid w:val="000D7C7C"/>
    <w:rsid w:val="000D7FF4"/>
    <w:rsid w:val="000E00D0"/>
    <w:rsid w:val="000E011D"/>
    <w:rsid w:val="000E038C"/>
    <w:rsid w:val="000E03D4"/>
    <w:rsid w:val="000E04EE"/>
    <w:rsid w:val="000E052F"/>
    <w:rsid w:val="000E064A"/>
    <w:rsid w:val="000E085B"/>
    <w:rsid w:val="000E0940"/>
    <w:rsid w:val="000E1033"/>
    <w:rsid w:val="000E1059"/>
    <w:rsid w:val="000E123F"/>
    <w:rsid w:val="000E14B9"/>
    <w:rsid w:val="000E168A"/>
    <w:rsid w:val="000E1822"/>
    <w:rsid w:val="000E182B"/>
    <w:rsid w:val="000E1848"/>
    <w:rsid w:val="000E195C"/>
    <w:rsid w:val="000E1B16"/>
    <w:rsid w:val="000E1C21"/>
    <w:rsid w:val="000E1CA5"/>
    <w:rsid w:val="000E1D19"/>
    <w:rsid w:val="000E1E8E"/>
    <w:rsid w:val="000E20CF"/>
    <w:rsid w:val="000E2504"/>
    <w:rsid w:val="000E25F1"/>
    <w:rsid w:val="000E261A"/>
    <w:rsid w:val="000E2720"/>
    <w:rsid w:val="000E279B"/>
    <w:rsid w:val="000E28A8"/>
    <w:rsid w:val="000E28B9"/>
    <w:rsid w:val="000E2913"/>
    <w:rsid w:val="000E2941"/>
    <w:rsid w:val="000E2A4C"/>
    <w:rsid w:val="000E2AFA"/>
    <w:rsid w:val="000E2C04"/>
    <w:rsid w:val="000E2DA2"/>
    <w:rsid w:val="000E2FC5"/>
    <w:rsid w:val="000E3075"/>
    <w:rsid w:val="000E3167"/>
    <w:rsid w:val="000E3358"/>
    <w:rsid w:val="000E33FC"/>
    <w:rsid w:val="000E35DA"/>
    <w:rsid w:val="000E35DD"/>
    <w:rsid w:val="000E38AF"/>
    <w:rsid w:val="000E38ED"/>
    <w:rsid w:val="000E3AE0"/>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23"/>
    <w:rsid w:val="000E5794"/>
    <w:rsid w:val="000E579F"/>
    <w:rsid w:val="000E5830"/>
    <w:rsid w:val="000E5A3B"/>
    <w:rsid w:val="000E5C36"/>
    <w:rsid w:val="000E5C4E"/>
    <w:rsid w:val="000E5D3A"/>
    <w:rsid w:val="000E5DBF"/>
    <w:rsid w:val="000E5EF4"/>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5E"/>
    <w:rsid w:val="000E71CC"/>
    <w:rsid w:val="000E7225"/>
    <w:rsid w:val="000E722D"/>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5A"/>
    <w:rsid w:val="000F02B4"/>
    <w:rsid w:val="000F0362"/>
    <w:rsid w:val="000F03E0"/>
    <w:rsid w:val="000F04CE"/>
    <w:rsid w:val="000F050A"/>
    <w:rsid w:val="000F050C"/>
    <w:rsid w:val="000F0634"/>
    <w:rsid w:val="000F07D0"/>
    <w:rsid w:val="000F084A"/>
    <w:rsid w:val="000F0884"/>
    <w:rsid w:val="000F095B"/>
    <w:rsid w:val="000F0989"/>
    <w:rsid w:val="000F0ABF"/>
    <w:rsid w:val="000F0CFA"/>
    <w:rsid w:val="000F0DC3"/>
    <w:rsid w:val="000F1137"/>
    <w:rsid w:val="000F13C4"/>
    <w:rsid w:val="000F13D7"/>
    <w:rsid w:val="000F157D"/>
    <w:rsid w:val="000F1727"/>
    <w:rsid w:val="000F1742"/>
    <w:rsid w:val="000F17E4"/>
    <w:rsid w:val="000F1B0F"/>
    <w:rsid w:val="000F1CF3"/>
    <w:rsid w:val="000F1F12"/>
    <w:rsid w:val="000F203A"/>
    <w:rsid w:val="000F20CD"/>
    <w:rsid w:val="000F2139"/>
    <w:rsid w:val="000F2147"/>
    <w:rsid w:val="000F21A9"/>
    <w:rsid w:val="000F24C7"/>
    <w:rsid w:val="000F24FB"/>
    <w:rsid w:val="000F2503"/>
    <w:rsid w:val="000F26A5"/>
    <w:rsid w:val="000F27B1"/>
    <w:rsid w:val="000F2814"/>
    <w:rsid w:val="000F2965"/>
    <w:rsid w:val="000F29CD"/>
    <w:rsid w:val="000F29FE"/>
    <w:rsid w:val="000F2CBB"/>
    <w:rsid w:val="000F2CF1"/>
    <w:rsid w:val="000F2D98"/>
    <w:rsid w:val="000F2DD4"/>
    <w:rsid w:val="000F2E20"/>
    <w:rsid w:val="000F2F00"/>
    <w:rsid w:val="000F2F1A"/>
    <w:rsid w:val="000F2F22"/>
    <w:rsid w:val="000F2FD9"/>
    <w:rsid w:val="000F30CB"/>
    <w:rsid w:val="000F30F5"/>
    <w:rsid w:val="000F315B"/>
    <w:rsid w:val="000F3274"/>
    <w:rsid w:val="000F3475"/>
    <w:rsid w:val="000F34C7"/>
    <w:rsid w:val="000F363A"/>
    <w:rsid w:val="000F36A4"/>
    <w:rsid w:val="000F3B40"/>
    <w:rsid w:val="000F3C13"/>
    <w:rsid w:val="000F3E11"/>
    <w:rsid w:val="000F3FFF"/>
    <w:rsid w:val="000F428E"/>
    <w:rsid w:val="000F42EA"/>
    <w:rsid w:val="000F457F"/>
    <w:rsid w:val="000F459C"/>
    <w:rsid w:val="000F4657"/>
    <w:rsid w:val="000F4721"/>
    <w:rsid w:val="000F47E5"/>
    <w:rsid w:val="000F47EC"/>
    <w:rsid w:val="000F4832"/>
    <w:rsid w:val="000F4B28"/>
    <w:rsid w:val="000F4CAF"/>
    <w:rsid w:val="000F4D36"/>
    <w:rsid w:val="000F4E08"/>
    <w:rsid w:val="000F4E41"/>
    <w:rsid w:val="000F4F44"/>
    <w:rsid w:val="000F51C3"/>
    <w:rsid w:val="000F53CB"/>
    <w:rsid w:val="000F53CE"/>
    <w:rsid w:val="000F5408"/>
    <w:rsid w:val="000F5598"/>
    <w:rsid w:val="000F578A"/>
    <w:rsid w:val="000F57A9"/>
    <w:rsid w:val="000F57F0"/>
    <w:rsid w:val="000F5C13"/>
    <w:rsid w:val="000F61C4"/>
    <w:rsid w:val="000F61F3"/>
    <w:rsid w:val="000F6646"/>
    <w:rsid w:val="000F6881"/>
    <w:rsid w:val="000F68B6"/>
    <w:rsid w:val="000F6BDB"/>
    <w:rsid w:val="000F6C32"/>
    <w:rsid w:val="000F6C66"/>
    <w:rsid w:val="000F6CC5"/>
    <w:rsid w:val="000F6D77"/>
    <w:rsid w:val="000F6E6D"/>
    <w:rsid w:val="000F70C7"/>
    <w:rsid w:val="000F71A3"/>
    <w:rsid w:val="000F7763"/>
    <w:rsid w:val="000F77C9"/>
    <w:rsid w:val="000F7875"/>
    <w:rsid w:val="000F78D4"/>
    <w:rsid w:val="000F7A29"/>
    <w:rsid w:val="000F7F05"/>
    <w:rsid w:val="000F7F74"/>
    <w:rsid w:val="00100097"/>
    <w:rsid w:val="001000DB"/>
    <w:rsid w:val="001000E9"/>
    <w:rsid w:val="00100112"/>
    <w:rsid w:val="00100148"/>
    <w:rsid w:val="00100169"/>
    <w:rsid w:val="0010020C"/>
    <w:rsid w:val="00100244"/>
    <w:rsid w:val="001002CC"/>
    <w:rsid w:val="00100343"/>
    <w:rsid w:val="0010048F"/>
    <w:rsid w:val="001005AD"/>
    <w:rsid w:val="0010067A"/>
    <w:rsid w:val="0010085F"/>
    <w:rsid w:val="00100A03"/>
    <w:rsid w:val="00100D1F"/>
    <w:rsid w:val="00101042"/>
    <w:rsid w:val="001011DC"/>
    <w:rsid w:val="00101289"/>
    <w:rsid w:val="00101489"/>
    <w:rsid w:val="00101513"/>
    <w:rsid w:val="001017A3"/>
    <w:rsid w:val="001017A8"/>
    <w:rsid w:val="001017F8"/>
    <w:rsid w:val="00101871"/>
    <w:rsid w:val="001018B9"/>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6A5"/>
    <w:rsid w:val="001026E9"/>
    <w:rsid w:val="00102C02"/>
    <w:rsid w:val="00102C68"/>
    <w:rsid w:val="00102C79"/>
    <w:rsid w:val="00102D2E"/>
    <w:rsid w:val="00103331"/>
    <w:rsid w:val="00103658"/>
    <w:rsid w:val="0010366C"/>
    <w:rsid w:val="00103698"/>
    <w:rsid w:val="00103904"/>
    <w:rsid w:val="00103A99"/>
    <w:rsid w:val="00103C22"/>
    <w:rsid w:val="00103C6D"/>
    <w:rsid w:val="00103D03"/>
    <w:rsid w:val="00103E86"/>
    <w:rsid w:val="00103F15"/>
    <w:rsid w:val="00103F7C"/>
    <w:rsid w:val="00104058"/>
    <w:rsid w:val="0010405D"/>
    <w:rsid w:val="001040EE"/>
    <w:rsid w:val="00104182"/>
    <w:rsid w:val="00104228"/>
    <w:rsid w:val="001044E1"/>
    <w:rsid w:val="001045BD"/>
    <w:rsid w:val="001046E2"/>
    <w:rsid w:val="00104A80"/>
    <w:rsid w:val="00104CA7"/>
    <w:rsid w:val="00104D0C"/>
    <w:rsid w:val="00104EDB"/>
    <w:rsid w:val="001050B7"/>
    <w:rsid w:val="001050C4"/>
    <w:rsid w:val="001050EC"/>
    <w:rsid w:val="00105159"/>
    <w:rsid w:val="001051EE"/>
    <w:rsid w:val="0010521E"/>
    <w:rsid w:val="001052A2"/>
    <w:rsid w:val="001052CF"/>
    <w:rsid w:val="00105483"/>
    <w:rsid w:val="001055F3"/>
    <w:rsid w:val="00105677"/>
    <w:rsid w:val="0010568A"/>
    <w:rsid w:val="001056CD"/>
    <w:rsid w:val="00105748"/>
    <w:rsid w:val="00105820"/>
    <w:rsid w:val="0010586F"/>
    <w:rsid w:val="001058A1"/>
    <w:rsid w:val="0010593E"/>
    <w:rsid w:val="00105A5B"/>
    <w:rsid w:val="00105A99"/>
    <w:rsid w:val="00105ABA"/>
    <w:rsid w:val="00105B4F"/>
    <w:rsid w:val="00105B86"/>
    <w:rsid w:val="00105CEE"/>
    <w:rsid w:val="00105DCE"/>
    <w:rsid w:val="00105DE0"/>
    <w:rsid w:val="00105EFA"/>
    <w:rsid w:val="00105FB8"/>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53"/>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072"/>
    <w:rsid w:val="001112F1"/>
    <w:rsid w:val="001113B5"/>
    <w:rsid w:val="001115C0"/>
    <w:rsid w:val="001115F4"/>
    <w:rsid w:val="00111839"/>
    <w:rsid w:val="001118AA"/>
    <w:rsid w:val="00111AD9"/>
    <w:rsid w:val="00111BE4"/>
    <w:rsid w:val="00111C9C"/>
    <w:rsid w:val="00111CAB"/>
    <w:rsid w:val="00111D5C"/>
    <w:rsid w:val="00111D74"/>
    <w:rsid w:val="00111DC7"/>
    <w:rsid w:val="00111E63"/>
    <w:rsid w:val="00111EC9"/>
    <w:rsid w:val="00111F4D"/>
    <w:rsid w:val="00111F7C"/>
    <w:rsid w:val="0011205B"/>
    <w:rsid w:val="001122CF"/>
    <w:rsid w:val="001124B2"/>
    <w:rsid w:val="001124C3"/>
    <w:rsid w:val="001124DE"/>
    <w:rsid w:val="00112A64"/>
    <w:rsid w:val="00112ABF"/>
    <w:rsid w:val="00112B8F"/>
    <w:rsid w:val="00112CF6"/>
    <w:rsid w:val="00112D41"/>
    <w:rsid w:val="00112D96"/>
    <w:rsid w:val="00112F02"/>
    <w:rsid w:val="0011302C"/>
    <w:rsid w:val="00113138"/>
    <w:rsid w:val="00113329"/>
    <w:rsid w:val="0011343C"/>
    <w:rsid w:val="001134DA"/>
    <w:rsid w:val="00113517"/>
    <w:rsid w:val="001136A6"/>
    <w:rsid w:val="0011372B"/>
    <w:rsid w:val="001138E3"/>
    <w:rsid w:val="00113B23"/>
    <w:rsid w:val="00113B2D"/>
    <w:rsid w:val="00113B31"/>
    <w:rsid w:val="00113BD7"/>
    <w:rsid w:val="00113D8F"/>
    <w:rsid w:val="00113EAF"/>
    <w:rsid w:val="00113F5F"/>
    <w:rsid w:val="001140FA"/>
    <w:rsid w:val="001141BE"/>
    <w:rsid w:val="001141CF"/>
    <w:rsid w:val="00114379"/>
    <w:rsid w:val="001144AA"/>
    <w:rsid w:val="001145D7"/>
    <w:rsid w:val="001146A3"/>
    <w:rsid w:val="001146C6"/>
    <w:rsid w:val="00114723"/>
    <w:rsid w:val="001147B8"/>
    <w:rsid w:val="00114887"/>
    <w:rsid w:val="001148B2"/>
    <w:rsid w:val="00114912"/>
    <w:rsid w:val="00114949"/>
    <w:rsid w:val="00114A39"/>
    <w:rsid w:val="00114AB3"/>
    <w:rsid w:val="00114B39"/>
    <w:rsid w:val="00114D15"/>
    <w:rsid w:val="00114E61"/>
    <w:rsid w:val="00114EA7"/>
    <w:rsid w:val="00114EF9"/>
    <w:rsid w:val="00115194"/>
    <w:rsid w:val="001152AF"/>
    <w:rsid w:val="0011536C"/>
    <w:rsid w:val="0011537C"/>
    <w:rsid w:val="00115530"/>
    <w:rsid w:val="00115546"/>
    <w:rsid w:val="0011564F"/>
    <w:rsid w:val="001156FA"/>
    <w:rsid w:val="00115716"/>
    <w:rsid w:val="001157F8"/>
    <w:rsid w:val="0011584C"/>
    <w:rsid w:val="00115C88"/>
    <w:rsid w:val="00115D14"/>
    <w:rsid w:val="00115D19"/>
    <w:rsid w:val="00115D1F"/>
    <w:rsid w:val="00115E91"/>
    <w:rsid w:val="00115EE9"/>
    <w:rsid w:val="0011609A"/>
    <w:rsid w:val="001162D3"/>
    <w:rsid w:val="0011651C"/>
    <w:rsid w:val="0011653C"/>
    <w:rsid w:val="00116B50"/>
    <w:rsid w:val="00116B79"/>
    <w:rsid w:val="00116CA6"/>
    <w:rsid w:val="00116D51"/>
    <w:rsid w:val="00116E2A"/>
    <w:rsid w:val="00117080"/>
    <w:rsid w:val="00117157"/>
    <w:rsid w:val="001171DF"/>
    <w:rsid w:val="001171EA"/>
    <w:rsid w:val="00117219"/>
    <w:rsid w:val="001175E9"/>
    <w:rsid w:val="0011768C"/>
    <w:rsid w:val="0011782B"/>
    <w:rsid w:val="00117957"/>
    <w:rsid w:val="00117AA7"/>
    <w:rsid w:val="00117B37"/>
    <w:rsid w:val="00117B90"/>
    <w:rsid w:val="00117E21"/>
    <w:rsid w:val="00117E99"/>
    <w:rsid w:val="00117F5C"/>
    <w:rsid w:val="001203DB"/>
    <w:rsid w:val="00120579"/>
    <w:rsid w:val="0012065B"/>
    <w:rsid w:val="0012079F"/>
    <w:rsid w:val="001207F3"/>
    <w:rsid w:val="00120A8B"/>
    <w:rsid w:val="00120AD5"/>
    <w:rsid w:val="00120BAB"/>
    <w:rsid w:val="00120CD3"/>
    <w:rsid w:val="00120D53"/>
    <w:rsid w:val="00120EE9"/>
    <w:rsid w:val="00120FF0"/>
    <w:rsid w:val="00121118"/>
    <w:rsid w:val="00121344"/>
    <w:rsid w:val="0012151E"/>
    <w:rsid w:val="001216BC"/>
    <w:rsid w:val="0012171E"/>
    <w:rsid w:val="00121897"/>
    <w:rsid w:val="001218DE"/>
    <w:rsid w:val="001218E5"/>
    <w:rsid w:val="00121E4C"/>
    <w:rsid w:val="00121F5D"/>
    <w:rsid w:val="00121FBD"/>
    <w:rsid w:val="0012211C"/>
    <w:rsid w:val="001222A2"/>
    <w:rsid w:val="001223B5"/>
    <w:rsid w:val="00122581"/>
    <w:rsid w:val="001226BD"/>
    <w:rsid w:val="00122842"/>
    <w:rsid w:val="0012285E"/>
    <w:rsid w:val="00122865"/>
    <w:rsid w:val="00122A6C"/>
    <w:rsid w:val="00122CA6"/>
    <w:rsid w:val="00122CCE"/>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3F"/>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B8D"/>
    <w:rsid w:val="00124C4A"/>
    <w:rsid w:val="00124D5B"/>
    <w:rsid w:val="00124E10"/>
    <w:rsid w:val="00125078"/>
    <w:rsid w:val="00125292"/>
    <w:rsid w:val="001252FE"/>
    <w:rsid w:val="00125402"/>
    <w:rsid w:val="001254D1"/>
    <w:rsid w:val="00125587"/>
    <w:rsid w:val="0012559D"/>
    <w:rsid w:val="001255FD"/>
    <w:rsid w:val="00125643"/>
    <w:rsid w:val="00125799"/>
    <w:rsid w:val="001257E0"/>
    <w:rsid w:val="001257E6"/>
    <w:rsid w:val="00125D0B"/>
    <w:rsid w:val="00125DAC"/>
    <w:rsid w:val="00125DB7"/>
    <w:rsid w:val="00125EEC"/>
    <w:rsid w:val="00125FBA"/>
    <w:rsid w:val="00126238"/>
    <w:rsid w:val="001262D1"/>
    <w:rsid w:val="001262F3"/>
    <w:rsid w:val="00126390"/>
    <w:rsid w:val="0012654B"/>
    <w:rsid w:val="001266D8"/>
    <w:rsid w:val="00126817"/>
    <w:rsid w:val="001268C5"/>
    <w:rsid w:val="00126973"/>
    <w:rsid w:val="00126B36"/>
    <w:rsid w:val="0012705E"/>
    <w:rsid w:val="001271F0"/>
    <w:rsid w:val="001272AA"/>
    <w:rsid w:val="00127341"/>
    <w:rsid w:val="001274AC"/>
    <w:rsid w:val="001275E6"/>
    <w:rsid w:val="0012784F"/>
    <w:rsid w:val="001278DC"/>
    <w:rsid w:val="00127A24"/>
    <w:rsid w:val="00127C38"/>
    <w:rsid w:val="00127DE2"/>
    <w:rsid w:val="00127F28"/>
    <w:rsid w:val="001300E3"/>
    <w:rsid w:val="001301E5"/>
    <w:rsid w:val="00130551"/>
    <w:rsid w:val="00130607"/>
    <w:rsid w:val="00130689"/>
    <w:rsid w:val="001306D0"/>
    <w:rsid w:val="00130714"/>
    <w:rsid w:val="001307F1"/>
    <w:rsid w:val="00130953"/>
    <w:rsid w:val="001309E4"/>
    <w:rsid w:val="00130A7E"/>
    <w:rsid w:val="00130BD7"/>
    <w:rsid w:val="00130DAF"/>
    <w:rsid w:val="00130DC6"/>
    <w:rsid w:val="00130DD8"/>
    <w:rsid w:val="00130F41"/>
    <w:rsid w:val="00130F58"/>
    <w:rsid w:val="00130F6C"/>
    <w:rsid w:val="0013109C"/>
    <w:rsid w:val="001310F8"/>
    <w:rsid w:val="001314C4"/>
    <w:rsid w:val="00131683"/>
    <w:rsid w:val="00131AC6"/>
    <w:rsid w:val="00131D54"/>
    <w:rsid w:val="00131FCF"/>
    <w:rsid w:val="00131FD6"/>
    <w:rsid w:val="001321CE"/>
    <w:rsid w:val="001322B0"/>
    <w:rsid w:val="001324EE"/>
    <w:rsid w:val="00132624"/>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5E"/>
    <w:rsid w:val="001345D5"/>
    <w:rsid w:val="001345F4"/>
    <w:rsid w:val="00134686"/>
    <w:rsid w:val="00134752"/>
    <w:rsid w:val="001348A3"/>
    <w:rsid w:val="00134902"/>
    <w:rsid w:val="00134A0B"/>
    <w:rsid w:val="00134B80"/>
    <w:rsid w:val="00134E73"/>
    <w:rsid w:val="00134F29"/>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61"/>
    <w:rsid w:val="001358A7"/>
    <w:rsid w:val="001358F4"/>
    <w:rsid w:val="00135AFE"/>
    <w:rsid w:val="00135B91"/>
    <w:rsid w:val="00135DCE"/>
    <w:rsid w:val="00135E02"/>
    <w:rsid w:val="00135F53"/>
    <w:rsid w:val="0013612A"/>
    <w:rsid w:val="00136177"/>
    <w:rsid w:val="0013638F"/>
    <w:rsid w:val="0013639B"/>
    <w:rsid w:val="001363F1"/>
    <w:rsid w:val="00136466"/>
    <w:rsid w:val="00136601"/>
    <w:rsid w:val="0013692B"/>
    <w:rsid w:val="00136998"/>
    <w:rsid w:val="00136A4C"/>
    <w:rsid w:val="00136AAD"/>
    <w:rsid w:val="00136B7B"/>
    <w:rsid w:val="00136BA1"/>
    <w:rsid w:val="00136BA8"/>
    <w:rsid w:val="00136DB7"/>
    <w:rsid w:val="00136DF8"/>
    <w:rsid w:val="00136E98"/>
    <w:rsid w:val="00136F3C"/>
    <w:rsid w:val="00137080"/>
    <w:rsid w:val="001370A9"/>
    <w:rsid w:val="001370E7"/>
    <w:rsid w:val="00137126"/>
    <w:rsid w:val="0013721B"/>
    <w:rsid w:val="00137272"/>
    <w:rsid w:val="00137280"/>
    <w:rsid w:val="00137288"/>
    <w:rsid w:val="001373A7"/>
    <w:rsid w:val="00137480"/>
    <w:rsid w:val="00137637"/>
    <w:rsid w:val="001376F7"/>
    <w:rsid w:val="001377E8"/>
    <w:rsid w:val="00137A01"/>
    <w:rsid w:val="00137A22"/>
    <w:rsid w:val="00137A97"/>
    <w:rsid w:val="00137BAC"/>
    <w:rsid w:val="00137BE2"/>
    <w:rsid w:val="00137D9B"/>
    <w:rsid w:val="00137DD2"/>
    <w:rsid w:val="00137EB6"/>
    <w:rsid w:val="00140046"/>
    <w:rsid w:val="001400BB"/>
    <w:rsid w:val="00140118"/>
    <w:rsid w:val="00140608"/>
    <w:rsid w:val="00140639"/>
    <w:rsid w:val="0014072C"/>
    <w:rsid w:val="0014073C"/>
    <w:rsid w:val="00140762"/>
    <w:rsid w:val="00140782"/>
    <w:rsid w:val="00140919"/>
    <w:rsid w:val="00140BCA"/>
    <w:rsid w:val="00140C4F"/>
    <w:rsid w:val="00140C78"/>
    <w:rsid w:val="00140DD7"/>
    <w:rsid w:val="00140E5E"/>
    <w:rsid w:val="001410F1"/>
    <w:rsid w:val="00141164"/>
    <w:rsid w:val="001411F6"/>
    <w:rsid w:val="001411FC"/>
    <w:rsid w:val="00141237"/>
    <w:rsid w:val="0014126B"/>
    <w:rsid w:val="0014128B"/>
    <w:rsid w:val="001412EB"/>
    <w:rsid w:val="00141846"/>
    <w:rsid w:val="001418C8"/>
    <w:rsid w:val="001418FE"/>
    <w:rsid w:val="00141948"/>
    <w:rsid w:val="00141B1D"/>
    <w:rsid w:val="00141BB7"/>
    <w:rsid w:val="00141BBB"/>
    <w:rsid w:val="00141CEE"/>
    <w:rsid w:val="00141D3A"/>
    <w:rsid w:val="00141E46"/>
    <w:rsid w:val="0014201F"/>
    <w:rsid w:val="0014206B"/>
    <w:rsid w:val="00142093"/>
    <w:rsid w:val="0014226A"/>
    <w:rsid w:val="00142775"/>
    <w:rsid w:val="00142842"/>
    <w:rsid w:val="00142B1B"/>
    <w:rsid w:val="00142BA2"/>
    <w:rsid w:val="00142E3B"/>
    <w:rsid w:val="00142E42"/>
    <w:rsid w:val="00142EA9"/>
    <w:rsid w:val="001431CE"/>
    <w:rsid w:val="00143397"/>
    <w:rsid w:val="001433C9"/>
    <w:rsid w:val="001435F2"/>
    <w:rsid w:val="0014371C"/>
    <w:rsid w:val="0014385C"/>
    <w:rsid w:val="00143898"/>
    <w:rsid w:val="0014393F"/>
    <w:rsid w:val="00143AF7"/>
    <w:rsid w:val="00143E6A"/>
    <w:rsid w:val="00143E78"/>
    <w:rsid w:val="00143FFE"/>
    <w:rsid w:val="00144521"/>
    <w:rsid w:val="001445D0"/>
    <w:rsid w:val="001445E8"/>
    <w:rsid w:val="0014462D"/>
    <w:rsid w:val="0014471E"/>
    <w:rsid w:val="001447CB"/>
    <w:rsid w:val="0014491B"/>
    <w:rsid w:val="001449A7"/>
    <w:rsid w:val="00144B2D"/>
    <w:rsid w:val="00144B3F"/>
    <w:rsid w:val="00144B41"/>
    <w:rsid w:val="00144BAC"/>
    <w:rsid w:val="00144E04"/>
    <w:rsid w:val="001450F8"/>
    <w:rsid w:val="0014549D"/>
    <w:rsid w:val="001454C4"/>
    <w:rsid w:val="001454FE"/>
    <w:rsid w:val="0014550F"/>
    <w:rsid w:val="00145545"/>
    <w:rsid w:val="00145691"/>
    <w:rsid w:val="00145D3A"/>
    <w:rsid w:val="00145E0F"/>
    <w:rsid w:val="00145E66"/>
    <w:rsid w:val="00146129"/>
    <w:rsid w:val="0014624C"/>
    <w:rsid w:val="00146298"/>
    <w:rsid w:val="00146302"/>
    <w:rsid w:val="0014652F"/>
    <w:rsid w:val="001466A6"/>
    <w:rsid w:val="001469BF"/>
    <w:rsid w:val="00146AE8"/>
    <w:rsid w:val="00146BC3"/>
    <w:rsid w:val="00146BC8"/>
    <w:rsid w:val="0014706A"/>
    <w:rsid w:val="0014723E"/>
    <w:rsid w:val="001473A4"/>
    <w:rsid w:val="0014751D"/>
    <w:rsid w:val="0014754F"/>
    <w:rsid w:val="001475D9"/>
    <w:rsid w:val="001476DE"/>
    <w:rsid w:val="00147987"/>
    <w:rsid w:val="001479AB"/>
    <w:rsid w:val="00147BCD"/>
    <w:rsid w:val="00147D65"/>
    <w:rsid w:val="00147D91"/>
    <w:rsid w:val="00150135"/>
    <w:rsid w:val="00150261"/>
    <w:rsid w:val="001503DF"/>
    <w:rsid w:val="0015041E"/>
    <w:rsid w:val="00150691"/>
    <w:rsid w:val="001507F7"/>
    <w:rsid w:val="001508E1"/>
    <w:rsid w:val="00150A9C"/>
    <w:rsid w:val="00150BAF"/>
    <w:rsid w:val="00150C35"/>
    <w:rsid w:val="00150CD5"/>
    <w:rsid w:val="00150D17"/>
    <w:rsid w:val="00150FA9"/>
    <w:rsid w:val="00150FD6"/>
    <w:rsid w:val="00151096"/>
    <w:rsid w:val="001510B6"/>
    <w:rsid w:val="001510BE"/>
    <w:rsid w:val="001510ED"/>
    <w:rsid w:val="00151379"/>
    <w:rsid w:val="00151482"/>
    <w:rsid w:val="001514D3"/>
    <w:rsid w:val="001515A3"/>
    <w:rsid w:val="0015165F"/>
    <w:rsid w:val="00151771"/>
    <w:rsid w:val="00151805"/>
    <w:rsid w:val="00151887"/>
    <w:rsid w:val="001518AA"/>
    <w:rsid w:val="001519B9"/>
    <w:rsid w:val="001519F7"/>
    <w:rsid w:val="00151B1A"/>
    <w:rsid w:val="00151B8E"/>
    <w:rsid w:val="00151CD7"/>
    <w:rsid w:val="00151D85"/>
    <w:rsid w:val="00151E32"/>
    <w:rsid w:val="00152066"/>
    <w:rsid w:val="00152164"/>
    <w:rsid w:val="00152290"/>
    <w:rsid w:val="00152446"/>
    <w:rsid w:val="0015255A"/>
    <w:rsid w:val="00152761"/>
    <w:rsid w:val="0015289B"/>
    <w:rsid w:val="001528A9"/>
    <w:rsid w:val="00152953"/>
    <w:rsid w:val="00152A3B"/>
    <w:rsid w:val="00152C2F"/>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20"/>
    <w:rsid w:val="001545A9"/>
    <w:rsid w:val="0015466E"/>
    <w:rsid w:val="001546C6"/>
    <w:rsid w:val="0015475A"/>
    <w:rsid w:val="001548BD"/>
    <w:rsid w:val="001549DC"/>
    <w:rsid w:val="00154B12"/>
    <w:rsid w:val="00154B50"/>
    <w:rsid w:val="00154BC4"/>
    <w:rsid w:val="00154DA0"/>
    <w:rsid w:val="00154E4C"/>
    <w:rsid w:val="00154F8C"/>
    <w:rsid w:val="00155219"/>
    <w:rsid w:val="00155257"/>
    <w:rsid w:val="00155429"/>
    <w:rsid w:val="0015556A"/>
    <w:rsid w:val="0015563C"/>
    <w:rsid w:val="00155698"/>
    <w:rsid w:val="0015578D"/>
    <w:rsid w:val="00155917"/>
    <w:rsid w:val="00155A10"/>
    <w:rsid w:val="00155C75"/>
    <w:rsid w:val="00155CEB"/>
    <w:rsid w:val="00155DBE"/>
    <w:rsid w:val="00155E1A"/>
    <w:rsid w:val="00155F7A"/>
    <w:rsid w:val="00156101"/>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98"/>
    <w:rsid w:val="001613D3"/>
    <w:rsid w:val="001615D8"/>
    <w:rsid w:val="00161752"/>
    <w:rsid w:val="001618A3"/>
    <w:rsid w:val="00161A02"/>
    <w:rsid w:val="00161BEA"/>
    <w:rsid w:val="00161C13"/>
    <w:rsid w:val="00161C23"/>
    <w:rsid w:val="001621C7"/>
    <w:rsid w:val="00162262"/>
    <w:rsid w:val="001622ED"/>
    <w:rsid w:val="001623B2"/>
    <w:rsid w:val="001623D9"/>
    <w:rsid w:val="00162511"/>
    <w:rsid w:val="001625FE"/>
    <w:rsid w:val="00162759"/>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21"/>
    <w:rsid w:val="0016394B"/>
    <w:rsid w:val="001639BC"/>
    <w:rsid w:val="001639F2"/>
    <w:rsid w:val="00163AFC"/>
    <w:rsid w:val="00163BCB"/>
    <w:rsid w:val="00163C1C"/>
    <w:rsid w:val="00163D81"/>
    <w:rsid w:val="00163DA4"/>
    <w:rsid w:val="00163F71"/>
    <w:rsid w:val="00164046"/>
    <w:rsid w:val="001641D2"/>
    <w:rsid w:val="00164331"/>
    <w:rsid w:val="0016439C"/>
    <w:rsid w:val="0016454C"/>
    <w:rsid w:val="00164622"/>
    <w:rsid w:val="00164646"/>
    <w:rsid w:val="0016478C"/>
    <w:rsid w:val="001647FA"/>
    <w:rsid w:val="00164829"/>
    <w:rsid w:val="0016483A"/>
    <w:rsid w:val="001649D4"/>
    <w:rsid w:val="00164A9D"/>
    <w:rsid w:val="00164E14"/>
    <w:rsid w:val="00165001"/>
    <w:rsid w:val="00165137"/>
    <w:rsid w:val="0016513E"/>
    <w:rsid w:val="001651D8"/>
    <w:rsid w:val="0016546A"/>
    <w:rsid w:val="00165668"/>
    <w:rsid w:val="00165751"/>
    <w:rsid w:val="00165826"/>
    <w:rsid w:val="00165D6F"/>
    <w:rsid w:val="00165EBB"/>
    <w:rsid w:val="00165EEC"/>
    <w:rsid w:val="00166013"/>
    <w:rsid w:val="00166098"/>
    <w:rsid w:val="0016634F"/>
    <w:rsid w:val="00166377"/>
    <w:rsid w:val="00166764"/>
    <w:rsid w:val="001667CB"/>
    <w:rsid w:val="0016690D"/>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C3A"/>
    <w:rsid w:val="00167D4E"/>
    <w:rsid w:val="00167F56"/>
    <w:rsid w:val="00170397"/>
    <w:rsid w:val="0017039B"/>
    <w:rsid w:val="001703F5"/>
    <w:rsid w:val="001706E4"/>
    <w:rsid w:val="0017079B"/>
    <w:rsid w:val="001707B1"/>
    <w:rsid w:val="0017083A"/>
    <w:rsid w:val="001708D0"/>
    <w:rsid w:val="0017093A"/>
    <w:rsid w:val="001709FE"/>
    <w:rsid w:val="00170C49"/>
    <w:rsid w:val="00170C7F"/>
    <w:rsid w:val="00170CB1"/>
    <w:rsid w:val="00170D47"/>
    <w:rsid w:val="00170D60"/>
    <w:rsid w:val="00170D89"/>
    <w:rsid w:val="0017110A"/>
    <w:rsid w:val="001714AD"/>
    <w:rsid w:val="001715C6"/>
    <w:rsid w:val="001716A7"/>
    <w:rsid w:val="00171809"/>
    <w:rsid w:val="00171944"/>
    <w:rsid w:val="00171B77"/>
    <w:rsid w:val="00171C8E"/>
    <w:rsid w:val="00171D7E"/>
    <w:rsid w:val="00171F14"/>
    <w:rsid w:val="00171FCA"/>
    <w:rsid w:val="00171FD9"/>
    <w:rsid w:val="0017226B"/>
    <w:rsid w:val="001722FC"/>
    <w:rsid w:val="0017231D"/>
    <w:rsid w:val="00172491"/>
    <w:rsid w:val="0017250F"/>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48B"/>
    <w:rsid w:val="00173869"/>
    <w:rsid w:val="001738A5"/>
    <w:rsid w:val="00173A00"/>
    <w:rsid w:val="00173BF5"/>
    <w:rsid w:val="00173BF8"/>
    <w:rsid w:val="00173C0E"/>
    <w:rsid w:val="00173DC4"/>
    <w:rsid w:val="00173E0C"/>
    <w:rsid w:val="00173F0C"/>
    <w:rsid w:val="001741DE"/>
    <w:rsid w:val="00174344"/>
    <w:rsid w:val="00174456"/>
    <w:rsid w:val="00174539"/>
    <w:rsid w:val="0017455A"/>
    <w:rsid w:val="00174717"/>
    <w:rsid w:val="0017474E"/>
    <w:rsid w:val="00174794"/>
    <w:rsid w:val="00174871"/>
    <w:rsid w:val="001749F7"/>
    <w:rsid w:val="00174B06"/>
    <w:rsid w:val="00174C74"/>
    <w:rsid w:val="00174CA7"/>
    <w:rsid w:val="00174DDB"/>
    <w:rsid w:val="00174E64"/>
    <w:rsid w:val="00174E98"/>
    <w:rsid w:val="00174EAA"/>
    <w:rsid w:val="00174ECB"/>
    <w:rsid w:val="00174F2F"/>
    <w:rsid w:val="00174F80"/>
    <w:rsid w:val="00175203"/>
    <w:rsid w:val="0017523F"/>
    <w:rsid w:val="001752CE"/>
    <w:rsid w:val="001752EC"/>
    <w:rsid w:val="0017568A"/>
    <w:rsid w:val="00175971"/>
    <w:rsid w:val="0017599C"/>
    <w:rsid w:val="001759A7"/>
    <w:rsid w:val="00175AAD"/>
    <w:rsid w:val="00175ADB"/>
    <w:rsid w:val="00175B5A"/>
    <w:rsid w:val="00175B66"/>
    <w:rsid w:val="00175BFE"/>
    <w:rsid w:val="00176193"/>
    <w:rsid w:val="0017629E"/>
    <w:rsid w:val="001762AE"/>
    <w:rsid w:val="001762D2"/>
    <w:rsid w:val="0017634F"/>
    <w:rsid w:val="00176414"/>
    <w:rsid w:val="00176491"/>
    <w:rsid w:val="00176522"/>
    <w:rsid w:val="001765DA"/>
    <w:rsid w:val="001767DF"/>
    <w:rsid w:val="00176C21"/>
    <w:rsid w:val="00176DF1"/>
    <w:rsid w:val="00176E3D"/>
    <w:rsid w:val="00176F4C"/>
    <w:rsid w:val="00176FEC"/>
    <w:rsid w:val="00177036"/>
    <w:rsid w:val="0017708E"/>
    <w:rsid w:val="001770E3"/>
    <w:rsid w:val="0017714C"/>
    <w:rsid w:val="0017722E"/>
    <w:rsid w:val="00177513"/>
    <w:rsid w:val="00177629"/>
    <w:rsid w:val="00177711"/>
    <w:rsid w:val="0017779F"/>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5C5"/>
    <w:rsid w:val="001807B8"/>
    <w:rsid w:val="001807FE"/>
    <w:rsid w:val="00180A4C"/>
    <w:rsid w:val="00180AC2"/>
    <w:rsid w:val="00180CC7"/>
    <w:rsid w:val="00180D23"/>
    <w:rsid w:val="00180E37"/>
    <w:rsid w:val="00180E60"/>
    <w:rsid w:val="0018107E"/>
    <w:rsid w:val="00181104"/>
    <w:rsid w:val="0018133F"/>
    <w:rsid w:val="0018157E"/>
    <w:rsid w:val="00181714"/>
    <w:rsid w:val="00181716"/>
    <w:rsid w:val="001817BA"/>
    <w:rsid w:val="001817DC"/>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0B"/>
    <w:rsid w:val="00183B70"/>
    <w:rsid w:val="00183B96"/>
    <w:rsid w:val="00183BFC"/>
    <w:rsid w:val="00183C02"/>
    <w:rsid w:val="00183CC6"/>
    <w:rsid w:val="00183D8A"/>
    <w:rsid w:val="00183E8B"/>
    <w:rsid w:val="00183F11"/>
    <w:rsid w:val="00183FEC"/>
    <w:rsid w:val="00184043"/>
    <w:rsid w:val="001840D6"/>
    <w:rsid w:val="001840F5"/>
    <w:rsid w:val="00184304"/>
    <w:rsid w:val="00184396"/>
    <w:rsid w:val="00184681"/>
    <w:rsid w:val="0018470F"/>
    <w:rsid w:val="00184792"/>
    <w:rsid w:val="00184B68"/>
    <w:rsid w:val="00184BEE"/>
    <w:rsid w:val="00184DAB"/>
    <w:rsid w:val="00184F51"/>
    <w:rsid w:val="0018505F"/>
    <w:rsid w:val="001851AB"/>
    <w:rsid w:val="00185257"/>
    <w:rsid w:val="001852A6"/>
    <w:rsid w:val="00185308"/>
    <w:rsid w:val="001854E5"/>
    <w:rsid w:val="00185730"/>
    <w:rsid w:val="001857AB"/>
    <w:rsid w:val="00185898"/>
    <w:rsid w:val="00185991"/>
    <w:rsid w:val="00185A0F"/>
    <w:rsid w:val="00185A3A"/>
    <w:rsid w:val="00185CC5"/>
    <w:rsid w:val="00185E59"/>
    <w:rsid w:val="00185E5B"/>
    <w:rsid w:val="00185F10"/>
    <w:rsid w:val="00186295"/>
    <w:rsid w:val="0018633D"/>
    <w:rsid w:val="00186395"/>
    <w:rsid w:val="001864C2"/>
    <w:rsid w:val="00186643"/>
    <w:rsid w:val="00186760"/>
    <w:rsid w:val="001867C6"/>
    <w:rsid w:val="00186864"/>
    <w:rsid w:val="00186900"/>
    <w:rsid w:val="00186AAC"/>
    <w:rsid w:val="00186B4D"/>
    <w:rsid w:val="00186D3B"/>
    <w:rsid w:val="00186FD6"/>
    <w:rsid w:val="00186FDC"/>
    <w:rsid w:val="00187290"/>
    <w:rsid w:val="001872A2"/>
    <w:rsid w:val="0018748A"/>
    <w:rsid w:val="0018767B"/>
    <w:rsid w:val="00187683"/>
    <w:rsid w:val="0018779F"/>
    <w:rsid w:val="001877F2"/>
    <w:rsid w:val="00187908"/>
    <w:rsid w:val="00187A15"/>
    <w:rsid w:val="00187A4D"/>
    <w:rsid w:val="00187B5B"/>
    <w:rsid w:val="00187D65"/>
    <w:rsid w:val="00190025"/>
    <w:rsid w:val="001900E9"/>
    <w:rsid w:val="00190205"/>
    <w:rsid w:val="00190307"/>
    <w:rsid w:val="00190519"/>
    <w:rsid w:val="00190705"/>
    <w:rsid w:val="001908EB"/>
    <w:rsid w:val="00190927"/>
    <w:rsid w:val="00190A67"/>
    <w:rsid w:val="00190A89"/>
    <w:rsid w:val="00190BD5"/>
    <w:rsid w:val="00190BE0"/>
    <w:rsid w:val="00190C0D"/>
    <w:rsid w:val="00190EE3"/>
    <w:rsid w:val="00190F04"/>
    <w:rsid w:val="00190F84"/>
    <w:rsid w:val="00190FB0"/>
    <w:rsid w:val="0019106A"/>
    <w:rsid w:val="00191326"/>
    <w:rsid w:val="001913FD"/>
    <w:rsid w:val="00191719"/>
    <w:rsid w:val="00191727"/>
    <w:rsid w:val="00191838"/>
    <w:rsid w:val="0019189A"/>
    <w:rsid w:val="00191923"/>
    <w:rsid w:val="00191A2B"/>
    <w:rsid w:val="00191B41"/>
    <w:rsid w:val="00191D51"/>
    <w:rsid w:val="00191E27"/>
    <w:rsid w:val="00191EBF"/>
    <w:rsid w:val="00191EC3"/>
    <w:rsid w:val="00191F47"/>
    <w:rsid w:val="001920AC"/>
    <w:rsid w:val="0019213A"/>
    <w:rsid w:val="00192426"/>
    <w:rsid w:val="001924C7"/>
    <w:rsid w:val="001925E5"/>
    <w:rsid w:val="00192616"/>
    <w:rsid w:val="001927A8"/>
    <w:rsid w:val="001929C8"/>
    <w:rsid w:val="00192C50"/>
    <w:rsid w:val="00192D98"/>
    <w:rsid w:val="00193020"/>
    <w:rsid w:val="00193126"/>
    <w:rsid w:val="00193150"/>
    <w:rsid w:val="00193173"/>
    <w:rsid w:val="001931D0"/>
    <w:rsid w:val="0019350F"/>
    <w:rsid w:val="001935F1"/>
    <w:rsid w:val="001936F8"/>
    <w:rsid w:val="0019372C"/>
    <w:rsid w:val="001937CF"/>
    <w:rsid w:val="00193927"/>
    <w:rsid w:val="00193936"/>
    <w:rsid w:val="00193987"/>
    <w:rsid w:val="00193D52"/>
    <w:rsid w:val="00193D96"/>
    <w:rsid w:val="00193E9D"/>
    <w:rsid w:val="00193FD2"/>
    <w:rsid w:val="00194059"/>
    <w:rsid w:val="00194191"/>
    <w:rsid w:val="001943A8"/>
    <w:rsid w:val="001944E7"/>
    <w:rsid w:val="00194514"/>
    <w:rsid w:val="001946CE"/>
    <w:rsid w:val="001946CF"/>
    <w:rsid w:val="001947E7"/>
    <w:rsid w:val="0019486A"/>
    <w:rsid w:val="00194ACB"/>
    <w:rsid w:val="00194B76"/>
    <w:rsid w:val="00194F68"/>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5FEB"/>
    <w:rsid w:val="00196033"/>
    <w:rsid w:val="00196038"/>
    <w:rsid w:val="0019603E"/>
    <w:rsid w:val="00196085"/>
    <w:rsid w:val="001967A5"/>
    <w:rsid w:val="00196824"/>
    <w:rsid w:val="0019687B"/>
    <w:rsid w:val="001968C6"/>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644"/>
    <w:rsid w:val="001977EF"/>
    <w:rsid w:val="001978BE"/>
    <w:rsid w:val="00197A0B"/>
    <w:rsid w:val="00197A8F"/>
    <w:rsid w:val="00197AAF"/>
    <w:rsid w:val="00197BE9"/>
    <w:rsid w:val="00197CCF"/>
    <w:rsid w:val="00197D34"/>
    <w:rsid w:val="00197D85"/>
    <w:rsid w:val="00197EBE"/>
    <w:rsid w:val="00197F9A"/>
    <w:rsid w:val="001A012C"/>
    <w:rsid w:val="001A01DC"/>
    <w:rsid w:val="001A0303"/>
    <w:rsid w:val="001A031A"/>
    <w:rsid w:val="001A032E"/>
    <w:rsid w:val="001A03EC"/>
    <w:rsid w:val="001A0421"/>
    <w:rsid w:val="001A0423"/>
    <w:rsid w:val="001A0452"/>
    <w:rsid w:val="001A0530"/>
    <w:rsid w:val="001A055E"/>
    <w:rsid w:val="001A067A"/>
    <w:rsid w:val="001A0807"/>
    <w:rsid w:val="001A0C3F"/>
    <w:rsid w:val="001A0CF7"/>
    <w:rsid w:val="001A0DD8"/>
    <w:rsid w:val="001A0EFE"/>
    <w:rsid w:val="001A0F75"/>
    <w:rsid w:val="001A0FF5"/>
    <w:rsid w:val="001A111B"/>
    <w:rsid w:val="001A1323"/>
    <w:rsid w:val="001A1327"/>
    <w:rsid w:val="001A1356"/>
    <w:rsid w:val="001A145C"/>
    <w:rsid w:val="001A1806"/>
    <w:rsid w:val="001A1A3F"/>
    <w:rsid w:val="001A1A4B"/>
    <w:rsid w:val="001A1C32"/>
    <w:rsid w:val="001A1CFE"/>
    <w:rsid w:val="001A1EDB"/>
    <w:rsid w:val="001A20DB"/>
    <w:rsid w:val="001A2195"/>
    <w:rsid w:val="001A21DD"/>
    <w:rsid w:val="001A22C2"/>
    <w:rsid w:val="001A258A"/>
    <w:rsid w:val="001A263A"/>
    <w:rsid w:val="001A26DC"/>
    <w:rsid w:val="001A2939"/>
    <w:rsid w:val="001A2AFE"/>
    <w:rsid w:val="001A2B04"/>
    <w:rsid w:val="001A2B44"/>
    <w:rsid w:val="001A2EB2"/>
    <w:rsid w:val="001A2F39"/>
    <w:rsid w:val="001A2FD5"/>
    <w:rsid w:val="001A3037"/>
    <w:rsid w:val="001A3061"/>
    <w:rsid w:val="001A30B0"/>
    <w:rsid w:val="001A30CC"/>
    <w:rsid w:val="001A30FB"/>
    <w:rsid w:val="001A32FC"/>
    <w:rsid w:val="001A3513"/>
    <w:rsid w:val="001A3568"/>
    <w:rsid w:val="001A35A7"/>
    <w:rsid w:val="001A35B2"/>
    <w:rsid w:val="001A369A"/>
    <w:rsid w:val="001A36CF"/>
    <w:rsid w:val="001A373D"/>
    <w:rsid w:val="001A3974"/>
    <w:rsid w:val="001A39C8"/>
    <w:rsid w:val="001A39D2"/>
    <w:rsid w:val="001A3B18"/>
    <w:rsid w:val="001A3EB5"/>
    <w:rsid w:val="001A3F0F"/>
    <w:rsid w:val="001A3FA5"/>
    <w:rsid w:val="001A40A3"/>
    <w:rsid w:val="001A40EE"/>
    <w:rsid w:val="001A40F4"/>
    <w:rsid w:val="001A42A6"/>
    <w:rsid w:val="001A42DC"/>
    <w:rsid w:val="001A42F5"/>
    <w:rsid w:val="001A4394"/>
    <w:rsid w:val="001A482C"/>
    <w:rsid w:val="001A4A40"/>
    <w:rsid w:val="001A4AB5"/>
    <w:rsid w:val="001A4AFD"/>
    <w:rsid w:val="001A4EDF"/>
    <w:rsid w:val="001A4FA7"/>
    <w:rsid w:val="001A5070"/>
    <w:rsid w:val="001A50EA"/>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D6F"/>
    <w:rsid w:val="001A6E01"/>
    <w:rsid w:val="001A6E56"/>
    <w:rsid w:val="001A6F38"/>
    <w:rsid w:val="001A6FE7"/>
    <w:rsid w:val="001A704A"/>
    <w:rsid w:val="001A706D"/>
    <w:rsid w:val="001A71EB"/>
    <w:rsid w:val="001A72EE"/>
    <w:rsid w:val="001A73C8"/>
    <w:rsid w:val="001A7415"/>
    <w:rsid w:val="001A742B"/>
    <w:rsid w:val="001A7601"/>
    <w:rsid w:val="001A7650"/>
    <w:rsid w:val="001A768E"/>
    <w:rsid w:val="001A77EE"/>
    <w:rsid w:val="001A7912"/>
    <w:rsid w:val="001A7924"/>
    <w:rsid w:val="001A7BF4"/>
    <w:rsid w:val="001A7C23"/>
    <w:rsid w:val="001A7CBD"/>
    <w:rsid w:val="001A7D65"/>
    <w:rsid w:val="001A7D75"/>
    <w:rsid w:val="001A7D8B"/>
    <w:rsid w:val="001A7E7D"/>
    <w:rsid w:val="001A7EA4"/>
    <w:rsid w:val="001A7F9D"/>
    <w:rsid w:val="001A7FC8"/>
    <w:rsid w:val="001A7FEC"/>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0FC0"/>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BE6"/>
    <w:rsid w:val="001B2C5E"/>
    <w:rsid w:val="001B2CF4"/>
    <w:rsid w:val="001B2DA8"/>
    <w:rsid w:val="001B2EEF"/>
    <w:rsid w:val="001B2F10"/>
    <w:rsid w:val="001B2FFF"/>
    <w:rsid w:val="001B3134"/>
    <w:rsid w:val="001B319F"/>
    <w:rsid w:val="001B31B4"/>
    <w:rsid w:val="001B34D4"/>
    <w:rsid w:val="001B359D"/>
    <w:rsid w:val="001B3754"/>
    <w:rsid w:val="001B379B"/>
    <w:rsid w:val="001B3800"/>
    <w:rsid w:val="001B38EE"/>
    <w:rsid w:val="001B3985"/>
    <w:rsid w:val="001B39AB"/>
    <w:rsid w:val="001B3B23"/>
    <w:rsid w:val="001B3B78"/>
    <w:rsid w:val="001B3CA5"/>
    <w:rsid w:val="001B3E2F"/>
    <w:rsid w:val="001B4083"/>
    <w:rsid w:val="001B4329"/>
    <w:rsid w:val="001B447D"/>
    <w:rsid w:val="001B45F0"/>
    <w:rsid w:val="001B45F7"/>
    <w:rsid w:val="001B485D"/>
    <w:rsid w:val="001B4881"/>
    <w:rsid w:val="001B4974"/>
    <w:rsid w:val="001B4982"/>
    <w:rsid w:val="001B4A2D"/>
    <w:rsid w:val="001B4B95"/>
    <w:rsid w:val="001B4BAB"/>
    <w:rsid w:val="001B4D3B"/>
    <w:rsid w:val="001B4E81"/>
    <w:rsid w:val="001B4F56"/>
    <w:rsid w:val="001B509B"/>
    <w:rsid w:val="001B51B8"/>
    <w:rsid w:val="001B5261"/>
    <w:rsid w:val="001B52DE"/>
    <w:rsid w:val="001B5332"/>
    <w:rsid w:val="001B538C"/>
    <w:rsid w:val="001B53B3"/>
    <w:rsid w:val="001B53B4"/>
    <w:rsid w:val="001B540F"/>
    <w:rsid w:val="001B54E7"/>
    <w:rsid w:val="001B54E9"/>
    <w:rsid w:val="001B5656"/>
    <w:rsid w:val="001B5807"/>
    <w:rsid w:val="001B5967"/>
    <w:rsid w:val="001B5987"/>
    <w:rsid w:val="001B5EA5"/>
    <w:rsid w:val="001B5F67"/>
    <w:rsid w:val="001B5F6E"/>
    <w:rsid w:val="001B6080"/>
    <w:rsid w:val="001B616F"/>
    <w:rsid w:val="001B6369"/>
    <w:rsid w:val="001B6488"/>
    <w:rsid w:val="001B6533"/>
    <w:rsid w:val="001B6570"/>
    <w:rsid w:val="001B65FB"/>
    <w:rsid w:val="001B67CD"/>
    <w:rsid w:val="001B684F"/>
    <w:rsid w:val="001B6ACB"/>
    <w:rsid w:val="001B6AF3"/>
    <w:rsid w:val="001B6C03"/>
    <w:rsid w:val="001B6C72"/>
    <w:rsid w:val="001B6C77"/>
    <w:rsid w:val="001B6E44"/>
    <w:rsid w:val="001B704B"/>
    <w:rsid w:val="001B70CF"/>
    <w:rsid w:val="001B716B"/>
    <w:rsid w:val="001B71E9"/>
    <w:rsid w:val="001B748B"/>
    <w:rsid w:val="001B74B6"/>
    <w:rsid w:val="001B757A"/>
    <w:rsid w:val="001B75E5"/>
    <w:rsid w:val="001B76F2"/>
    <w:rsid w:val="001B79CF"/>
    <w:rsid w:val="001B7B47"/>
    <w:rsid w:val="001B7EC2"/>
    <w:rsid w:val="001C002C"/>
    <w:rsid w:val="001C0085"/>
    <w:rsid w:val="001C0345"/>
    <w:rsid w:val="001C0471"/>
    <w:rsid w:val="001C047F"/>
    <w:rsid w:val="001C04E1"/>
    <w:rsid w:val="001C063F"/>
    <w:rsid w:val="001C0672"/>
    <w:rsid w:val="001C0688"/>
    <w:rsid w:val="001C0883"/>
    <w:rsid w:val="001C09A8"/>
    <w:rsid w:val="001C0FC4"/>
    <w:rsid w:val="001C1066"/>
    <w:rsid w:val="001C1067"/>
    <w:rsid w:val="001C1153"/>
    <w:rsid w:val="001C1366"/>
    <w:rsid w:val="001C1578"/>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B62"/>
    <w:rsid w:val="001C2C45"/>
    <w:rsid w:val="001C2D00"/>
    <w:rsid w:val="001C2DFA"/>
    <w:rsid w:val="001C2E60"/>
    <w:rsid w:val="001C2EB7"/>
    <w:rsid w:val="001C2F94"/>
    <w:rsid w:val="001C3177"/>
    <w:rsid w:val="001C325A"/>
    <w:rsid w:val="001C325B"/>
    <w:rsid w:val="001C3275"/>
    <w:rsid w:val="001C32C2"/>
    <w:rsid w:val="001C3324"/>
    <w:rsid w:val="001C3474"/>
    <w:rsid w:val="001C3486"/>
    <w:rsid w:val="001C3663"/>
    <w:rsid w:val="001C38B8"/>
    <w:rsid w:val="001C3940"/>
    <w:rsid w:val="001C3CFB"/>
    <w:rsid w:val="001C3DC6"/>
    <w:rsid w:val="001C3E8C"/>
    <w:rsid w:val="001C3EA8"/>
    <w:rsid w:val="001C3EAE"/>
    <w:rsid w:val="001C3EE4"/>
    <w:rsid w:val="001C41BF"/>
    <w:rsid w:val="001C46D1"/>
    <w:rsid w:val="001C470C"/>
    <w:rsid w:val="001C4A56"/>
    <w:rsid w:val="001C4AF7"/>
    <w:rsid w:val="001C4F5F"/>
    <w:rsid w:val="001C4F99"/>
    <w:rsid w:val="001C5080"/>
    <w:rsid w:val="001C518A"/>
    <w:rsid w:val="001C5558"/>
    <w:rsid w:val="001C562E"/>
    <w:rsid w:val="001C5883"/>
    <w:rsid w:val="001C589B"/>
    <w:rsid w:val="001C58A6"/>
    <w:rsid w:val="001C5901"/>
    <w:rsid w:val="001C5A4F"/>
    <w:rsid w:val="001C5B04"/>
    <w:rsid w:val="001C5B96"/>
    <w:rsid w:val="001C5E43"/>
    <w:rsid w:val="001C5E82"/>
    <w:rsid w:val="001C5EAC"/>
    <w:rsid w:val="001C5F88"/>
    <w:rsid w:val="001C606B"/>
    <w:rsid w:val="001C60AA"/>
    <w:rsid w:val="001C60C4"/>
    <w:rsid w:val="001C60DD"/>
    <w:rsid w:val="001C6172"/>
    <w:rsid w:val="001C619C"/>
    <w:rsid w:val="001C61D4"/>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6EC"/>
    <w:rsid w:val="001C7701"/>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996"/>
    <w:rsid w:val="001D0BA1"/>
    <w:rsid w:val="001D0BA3"/>
    <w:rsid w:val="001D0D8F"/>
    <w:rsid w:val="001D1162"/>
    <w:rsid w:val="001D1258"/>
    <w:rsid w:val="001D13B0"/>
    <w:rsid w:val="001D145A"/>
    <w:rsid w:val="001D1502"/>
    <w:rsid w:val="001D180D"/>
    <w:rsid w:val="001D1923"/>
    <w:rsid w:val="001D19F8"/>
    <w:rsid w:val="001D1AAC"/>
    <w:rsid w:val="001D1C34"/>
    <w:rsid w:val="001D1C76"/>
    <w:rsid w:val="001D1CFF"/>
    <w:rsid w:val="001D1F12"/>
    <w:rsid w:val="001D2375"/>
    <w:rsid w:val="001D24B5"/>
    <w:rsid w:val="001D2556"/>
    <w:rsid w:val="001D2844"/>
    <w:rsid w:val="001D2851"/>
    <w:rsid w:val="001D2B3C"/>
    <w:rsid w:val="001D2BB2"/>
    <w:rsid w:val="001D2BE7"/>
    <w:rsid w:val="001D2DBE"/>
    <w:rsid w:val="001D2E64"/>
    <w:rsid w:val="001D2E6C"/>
    <w:rsid w:val="001D2ECD"/>
    <w:rsid w:val="001D2EED"/>
    <w:rsid w:val="001D30BE"/>
    <w:rsid w:val="001D30D7"/>
    <w:rsid w:val="001D311F"/>
    <w:rsid w:val="001D3144"/>
    <w:rsid w:val="001D320D"/>
    <w:rsid w:val="001D3277"/>
    <w:rsid w:val="001D329E"/>
    <w:rsid w:val="001D3414"/>
    <w:rsid w:val="001D3630"/>
    <w:rsid w:val="001D39A7"/>
    <w:rsid w:val="001D3AFD"/>
    <w:rsid w:val="001D3C68"/>
    <w:rsid w:val="001D3C83"/>
    <w:rsid w:val="001D3E76"/>
    <w:rsid w:val="001D3FB4"/>
    <w:rsid w:val="001D40F7"/>
    <w:rsid w:val="001D413C"/>
    <w:rsid w:val="001D4315"/>
    <w:rsid w:val="001D43C0"/>
    <w:rsid w:val="001D4429"/>
    <w:rsid w:val="001D477D"/>
    <w:rsid w:val="001D47F5"/>
    <w:rsid w:val="001D491D"/>
    <w:rsid w:val="001D4969"/>
    <w:rsid w:val="001D4A25"/>
    <w:rsid w:val="001D4A9E"/>
    <w:rsid w:val="001D4AF0"/>
    <w:rsid w:val="001D4DDE"/>
    <w:rsid w:val="001D4F24"/>
    <w:rsid w:val="001D506F"/>
    <w:rsid w:val="001D5191"/>
    <w:rsid w:val="001D531A"/>
    <w:rsid w:val="001D54F0"/>
    <w:rsid w:val="001D57BC"/>
    <w:rsid w:val="001D57C4"/>
    <w:rsid w:val="001D5A87"/>
    <w:rsid w:val="001D6042"/>
    <w:rsid w:val="001D60B3"/>
    <w:rsid w:val="001D6144"/>
    <w:rsid w:val="001D6162"/>
    <w:rsid w:val="001D61BD"/>
    <w:rsid w:val="001D61CE"/>
    <w:rsid w:val="001D64BC"/>
    <w:rsid w:val="001D6567"/>
    <w:rsid w:val="001D66CA"/>
    <w:rsid w:val="001D66EF"/>
    <w:rsid w:val="001D6B43"/>
    <w:rsid w:val="001D6B96"/>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7B"/>
    <w:rsid w:val="001D7B96"/>
    <w:rsid w:val="001D7E25"/>
    <w:rsid w:val="001D7F99"/>
    <w:rsid w:val="001D7FE2"/>
    <w:rsid w:val="001E01A4"/>
    <w:rsid w:val="001E01B9"/>
    <w:rsid w:val="001E0602"/>
    <w:rsid w:val="001E09BA"/>
    <w:rsid w:val="001E09F4"/>
    <w:rsid w:val="001E09F5"/>
    <w:rsid w:val="001E0A73"/>
    <w:rsid w:val="001E0AFA"/>
    <w:rsid w:val="001E111F"/>
    <w:rsid w:val="001E1158"/>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5A6"/>
    <w:rsid w:val="001E25B3"/>
    <w:rsid w:val="001E266E"/>
    <w:rsid w:val="001E26EE"/>
    <w:rsid w:val="001E27E3"/>
    <w:rsid w:val="001E2B61"/>
    <w:rsid w:val="001E2C78"/>
    <w:rsid w:val="001E2CD1"/>
    <w:rsid w:val="001E2D26"/>
    <w:rsid w:val="001E2E16"/>
    <w:rsid w:val="001E2EEF"/>
    <w:rsid w:val="001E2FA0"/>
    <w:rsid w:val="001E30A9"/>
    <w:rsid w:val="001E30F6"/>
    <w:rsid w:val="001E3188"/>
    <w:rsid w:val="001E31D1"/>
    <w:rsid w:val="001E32BE"/>
    <w:rsid w:val="001E37BD"/>
    <w:rsid w:val="001E3A45"/>
    <w:rsid w:val="001E3A77"/>
    <w:rsid w:val="001E3CC6"/>
    <w:rsid w:val="001E3DAB"/>
    <w:rsid w:val="001E3DD3"/>
    <w:rsid w:val="001E3E98"/>
    <w:rsid w:val="001E4033"/>
    <w:rsid w:val="001E420B"/>
    <w:rsid w:val="001E42BC"/>
    <w:rsid w:val="001E4583"/>
    <w:rsid w:val="001E4704"/>
    <w:rsid w:val="001E48BC"/>
    <w:rsid w:val="001E4B53"/>
    <w:rsid w:val="001E4C13"/>
    <w:rsid w:val="001E4FDC"/>
    <w:rsid w:val="001E504C"/>
    <w:rsid w:val="001E50CB"/>
    <w:rsid w:val="001E5108"/>
    <w:rsid w:val="001E5214"/>
    <w:rsid w:val="001E522E"/>
    <w:rsid w:val="001E5234"/>
    <w:rsid w:val="001E55D9"/>
    <w:rsid w:val="001E5612"/>
    <w:rsid w:val="001E5671"/>
    <w:rsid w:val="001E5674"/>
    <w:rsid w:val="001E57E9"/>
    <w:rsid w:val="001E598B"/>
    <w:rsid w:val="001E59F3"/>
    <w:rsid w:val="001E5A75"/>
    <w:rsid w:val="001E5AC8"/>
    <w:rsid w:val="001E5BB2"/>
    <w:rsid w:val="001E5CE7"/>
    <w:rsid w:val="001E5D1F"/>
    <w:rsid w:val="001E5DE7"/>
    <w:rsid w:val="001E5EA2"/>
    <w:rsid w:val="001E5F10"/>
    <w:rsid w:val="001E6001"/>
    <w:rsid w:val="001E60BA"/>
    <w:rsid w:val="001E613C"/>
    <w:rsid w:val="001E62B3"/>
    <w:rsid w:val="001E62BE"/>
    <w:rsid w:val="001E6395"/>
    <w:rsid w:val="001E6419"/>
    <w:rsid w:val="001E6434"/>
    <w:rsid w:val="001E6446"/>
    <w:rsid w:val="001E648D"/>
    <w:rsid w:val="001E64E2"/>
    <w:rsid w:val="001E66E3"/>
    <w:rsid w:val="001E673D"/>
    <w:rsid w:val="001E67DD"/>
    <w:rsid w:val="001E684F"/>
    <w:rsid w:val="001E6929"/>
    <w:rsid w:val="001E6944"/>
    <w:rsid w:val="001E6C1B"/>
    <w:rsid w:val="001E6C62"/>
    <w:rsid w:val="001E6DE6"/>
    <w:rsid w:val="001E6EE0"/>
    <w:rsid w:val="001E6F14"/>
    <w:rsid w:val="001E6F1B"/>
    <w:rsid w:val="001E6F91"/>
    <w:rsid w:val="001E6FEA"/>
    <w:rsid w:val="001E719A"/>
    <w:rsid w:val="001E7260"/>
    <w:rsid w:val="001E72B2"/>
    <w:rsid w:val="001E7377"/>
    <w:rsid w:val="001E73D8"/>
    <w:rsid w:val="001E743E"/>
    <w:rsid w:val="001E74BD"/>
    <w:rsid w:val="001E750C"/>
    <w:rsid w:val="001E76B5"/>
    <w:rsid w:val="001E7A06"/>
    <w:rsid w:val="001E7C10"/>
    <w:rsid w:val="001E7CB9"/>
    <w:rsid w:val="001E7D0E"/>
    <w:rsid w:val="001E7E9A"/>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950"/>
    <w:rsid w:val="001F1B1E"/>
    <w:rsid w:val="001F1DFA"/>
    <w:rsid w:val="001F1F6F"/>
    <w:rsid w:val="001F204D"/>
    <w:rsid w:val="001F2093"/>
    <w:rsid w:val="001F20D6"/>
    <w:rsid w:val="001F214B"/>
    <w:rsid w:val="001F21AF"/>
    <w:rsid w:val="001F21B7"/>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D51"/>
    <w:rsid w:val="001F3E5E"/>
    <w:rsid w:val="001F3E69"/>
    <w:rsid w:val="001F406B"/>
    <w:rsid w:val="001F45E8"/>
    <w:rsid w:val="001F47B4"/>
    <w:rsid w:val="001F4835"/>
    <w:rsid w:val="001F4986"/>
    <w:rsid w:val="001F4AE1"/>
    <w:rsid w:val="001F4CC4"/>
    <w:rsid w:val="001F4E57"/>
    <w:rsid w:val="001F5109"/>
    <w:rsid w:val="001F5155"/>
    <w:rsid w:val="001F5213"/>
    <w:rsid w:val="001F532F"/>
    <w:rsid w:val="001F5390"/>
    <w:rsid w:val="001F53A2"/>
    <w:rsid w:val="001F546B"/>
    <w:rsid w:val="001F54F0"/>
    <w:rsid w:val="001F552B"/>
    <w:rsid w:val="001F5538"/>
    <w:rsid w:val="001F55FD"/>
    <w:rsid w:val="001F56A9"/>
    <w:rsid w:val="001F571C"/>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9D6"/>
    <w:rsid w:val="001F6B9C"/>
    <w:rsid w:val="001F6DAC"/>
    <w:rsid w:val="001F6E45"/>
    <w:rsid w:val="001F6E6E"/>
    <w:rsid w:val="001F6FB6"/>
    <w:rsid w:val="001F703C"/>
    <w:rsid w:val="001F7062"/>
    <w:rsid w:val="001F7134"/>
    <w:rsid w:val="001F715C"/>
    <w:rsid w:val="001F7164"/>
    <w:rsid w:val="001F726C"/>
    <w:rsid w:val="001F72B8"/>
    <w:rsid w:val="001F7308"/>
    <w:rsid w:val="001F7317"/>
    <w:rsid w:val="001F73C3"/>
    <w:rsid w:val="001F7473"/>
    <w:rsid w:val="001F757C"/>
    <w:rsid w:val="001F75D9"/>
    <w:rsid w:val="001F77B7"/>
    <w:rsid w:val="001F784C"/>
    <w:rsid w:val="001F78C9"/>
    <w:rsid w:val="001F798D"/>
    <w:rsid w:val="001F7AB5"/>
    <w:rsid w:val="001F7B31"/>
    <w:rsid w:val="001F7CC0"/>
    <w:rsid w:val="001F7DD6"/>
    <w:rsid w:val="001F7FB0"/>
    <w:rsid w:val="00200014"/>
    <w:rsid w:val="002000F1"/>
    <w:rsid w:val="002000F2"/>
    <w:rsid w:val="002000F3"/>
    <w:rsid w:val="002000FC"/>
    <w:rsid w:val="00200333"/>
    <w:rsid w:val="0020037C"/>
    <w:rsid w:val="002003F5"/>
    <w:rsid w:val="00200688"/>
    <w:rsid w:val="0020070C"/>
    <w:rsid w:val="00200780"/>
    <w:rsid w:val="00200925"/>
    <w:rsid w:val="002009C2"/>
    <w:rsid w:val="00200A86"/>
    <w:rsid w:val="00200A92"/>
    <w:rsid w:val="00200BF9"/>
    <w:rsid w:val="00200C25"/>
    <w:rsid w:val="00200E27"/>
    <w:rsid w:val="00201058"/>
    <w:rsid w:val="00201107"/>
    <w:rsid w:val="002011B8"/>
    <w:rsid w:val="002011FA"/>
    <w:rsid w:val="0020123D"/>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78"/>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B5"/>
    <w:rsid w:val="00204037"/>
    <w:rsid w:val="0020407A"/>
    <w:rsid w:val="0020416B"/>
    <w:rsid w:val="0020437D"/>
    <w:rsid w:val="002044F9"/>
    <w:rsid w:val="002047DE"/>
    <w:rsid w:val="00204838"/>
    <w:rsid w:val="0020489D"/>
    <w:rsid w:val="00204A5A"/>
    <w:rsid w:val="00204A81"/>
    <w:rsid w:val="00204AAD"/>
    <w:rsid w:val="00204AAE"/>
    <w:rsid w:val="00204BBF"/>
    <w:rsid w:val="00204C12"/>
    <w:rsid w:val="00204C6A"/>
    <w:rsid w:val="00204CDA"/>
    <w:rsid w:val="00204D92"/>
    <w:rsid w:val="00205162"/>
    <w:rsid w:val="002052B1"/>
    <w:rsid w:val="002053F5"/>
    <w:rsid w:val="0020549D"/>
    <w:rsid w:val="002055B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07F34"/>
    <w:rsid w:val="00210018"/>
    <w:rsid w:val="00210055"/>
    <w:rsid w:val="00210058"/>
    <w:rsid w:val="00210074"/>
    <w:rsid w:val="00210174"/>
    <w:rsid w:val="002101A4"/>
    <w:rsid w:val="002102ED"/>
    <w:rsid w:val="00210431"/>
    <w:rsid w:val="002104B5"/>
    <w:rsid w:val="002105F8"/>
    <w:rsid w:val="002106CF"/>
    <w:rsid w:val="0021087E"/>
    <w:rsid w:val="002109D4"/>
    <w:rsid w:val="002109D5"/>
    <w:rsid w:val="00210A2E"/>
    <w:rsid w:val="00210B83"/>
    <w:rsid w:val="00210B84"/>
    <w:rsid w:val="00210BF3"/>
    <w:rsid w:val="00210C84"/>
    <w:rsid w:val="00210C91"/>
    <w:rsid w:val="00210D0B"/>
    <w:rsid w:val="00210F42"/>
    <w:rsid w:val="00211042"/>
    <w:rsid w:val="002110D0"/>
    <w:rsid w:val="00211345"/>
    <w:rsid w:val="00211390"/>
    <w:rsid w:val="002114FA"/>
    <w:rsid w:val="002115AC"/>
    <w:rsid w:val="00211609"/>
    <w:rsid w:val="0021188F"/>
    <w:rsid w:val="00211D31"/>
    <w:rsid w:val="00211D50"/>
    <w:rsid w:val="00211DD9"/>
    <w:rsid w:val="00212268"/>
    <w:rsid w:val="00212274"/>
    <w:rsid w:val="0021239E"/>
    <w:rsid w:val="00212424"/>
    <w:rsid w:val="0021252B"/>
    <w:rsid w:val="00212569"/>
    <w:rsid w:val="00212574"/>
    <w:rsid w:val="002125B4"/>
    <w:rsid w:val="00212690"/>
    <w:rsid w:val="00212816"/>
    <w:rsid w:val="002128BD"/>
    <w:rsid w:val="00212ACA"/>
    <w:rsid w:val="00212B4D"/>
    <w:rsid w:val="00212BC6"/>
    <w:rsid w:val="00212C8F"/>
    <w:rsid w:val="00212D30"/>
    <w:rsid w:val="00212D3D"/>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3C2"/>
    <w:rsid w:val="002144B0"/>
    <w:rsid w:val="002144DF"/>
    <w:rsid w:val="00214548"/>
    <w:rsid w:val="00214753"/>
    <w:rsid w:val="002149A7"/>
    <w:rsid w:val="00214C9B"/>
    <w:rsid w:val="00214CCC"/>
    <w:rsid w:val="00214CD2"/>
    <w:rsid w:val="00214E0D"/>
    <w:rsid w:val="00214EA2"/>
    <w:rsid w:val="0021502D"/>
    <w:rsid w:val="00215038"/>
    <w:rsid w:val="00215425"/>
    <w:rsid w:val="0021550D"/>
    <w:rsid w:val="00215575"/>
    <w:rsid w:val="00215777"/>
    <w:rsid w:val="00215863"/>
    <w:rsid w:val="0021586D"/>
    <w:rsid w:val="00215985"/>
    <w:rsid w:val="00215A4C"/>
    <w:rsid w:val="00215B63"/>
    <w:rsid w:val="00215CBA"/>
    <w:rsid w:val="00215D55"/>
    <w:rsid w:val="00215D97"/>
    <w:rsid w:val="00215DAF"/>
    <w:rsid w:val="00215FC6"/>
    <w:rsid w:val="002162EA"/>
    <w:rsid w:val="0021659F"/>
    <w:rsid w:val="002165F9"/>
    <w:rsid w:val="00216685"/>
    <w:rsid w:val="0021671F"/>
    <w:rsid w:val="0021673F"/>
    <w:rsid w:val="002167BA"/>
    <w:rsid w:val="002167E0"/>
    <w:rsid w:val="00216837"/>
    <w:rsid w:val="0021684D"/>
    <w:rsid w:val="00216A4E"/>
    <w:rsid w:val="00216B17"/>
    <w:rsid w:val="00216BBF"/>
    <w:rsid w:val="00216C0E"/>
    <w:rsid w:val="00216C19"/>
    <w:rsid w:val="00216E02"/>
    <w:rsid w:val="00216E50"/>
    <w:rsid w:val="00217135"/>
    <w:rsid w:val="0021737B"/>
    <w:rsid w:val="0021737E"/>
    <w:rsid w:val="002173C7"/>
    <w:rsid w:val="00217713"/>
    <w:rsid w:val="00217A98"/>
    <w:rsid w:val="00217CE8"/>
    <w:rsid w:val="00217D4B"/>
    <w:rsid w:val="00217ECA"/>
    <w:rsid w:val="00220155"/>
    <w:rsid w:val="002202EC"/>
    <w:rsid w:val="0022040F"/>
    <w:rsid w:val="00220475"/>
    <w:rsid w:val="002204ED"/>
    <w:rsid w:val="00220527"/>
    <w:rsid w:val="00220550"/>
    <w:rsid w:val="0022069C"/>
    <w:rsid w:val="00220724"/>
    <w:rsid w:val="0022095B"/>
    <w:rsid w:val="00220A3A"/>
    <w:rsid w:val="00220CF0"/>
    <w:rsid w:val="00220E92"/>
    <w:rsid w:val="00220F16"/>
    <w:rsid w:val="00220FD9"/>
    <w:rsid w:val="002210B6"/>
    <w:rsid w:val="002211DD"/>
    <w:rsid w:val="002211E0"/>
    <w:rsid w:val="0022135D"/>
    <w:rsid w:val="0022143C"/>
    <w:rsid w:val="00221623"/>
    <w:rsid w:val="00221741"/>
    <w:rsid w:val="0022175B"/>
    <w:rsid w:val="002217CA"/>
    <w:rsid w:val="00221815"/>
    <w:rsid w:val="0022185B"/>
    <w:rsid w:val="00221929"/>
    <w:rsid w:val="0022198D"/>
    <w:rsid w:val="00221B1A"/>
    <w:rsid w:val="00221C02"/>
    <w:rsid w:val="00221D24"/>
    <w:rsid w:val="00221F44"/>
    <w:rsid w:val="002222A4"/>
    <w:rsid w:val="0022230E"/>
    <w:rsid w:val="0022231E"/>
    <w:rsid w:val="0022272E"/>
    <w:rsid w:val="00222825"/>
    <w:rsid w:val="0022289C"/>
    <w:rsid w:val="00222975"/>
    <w:rsid w:val="00222AA4"/>
    <w:rsid w:val="00222CBB"/>
    <w:rsid w:val="00222EE7"/>
    <w:rsid w:val="00222FC9"/>
    <w:rsid w:val="0022310A"/>
    <w:rsid w:val="0022318A"/>
    <w:rsid w:val="0022337A"/>
    <w:rsid w:val="002234D1"/>
    <w:rsid w:val="0022355F"/>
    <w:rsid w:val="002235A2"/>
    <w:rsid w:val="00223833"/>
    <w:rsid w:val="002239C1"/>
    <w:rsid w:val="00223A75"/>
    <w:rsid w:val="00223ACD"/>
    <w:rsid w:val="00223ADC"/>
    <w:rsid w:val="00223F34"/>
    <w:rsid w:val="00223F57"/>
    <w:rsid w:val="002240FB"/>
    <w:rsid w:val="002241C9"/>
    <w:rsid w:val="0022427C"/>
    <w:rsid w:val="002245C7"/>
    <w:rsid w:val="00224684"/>
    <w:rsid w:val="00224839"/>
    <w:rsid w:val="00224951"/>
    <w:rsid w:val="0022497A"/>
    <w:rsid w:val="00224A6D"/>
    <w:rsid w:val="00224A9B"/>
    <w:rsid w:val="00224C25"/>
    <w:rsid w:val="00224C61"/>
    <w:rsid w:val="00224CB2"/>
    <w:rsid w:val="00224D1D"/>
    <w:rsid w:val="00224DC0"/>
    <w:rsid w:val="00224EEA"/>
    <w:rsid w:val="00225083"/>
    <w:rsid w:val="002252AD"/>
    <w:rsid w:val="00225344"/>
    <w:rsid w:val="002253D8"/>
    <w:rsid w:val="00225593"/>
    <w:rsid w:val="0022571B"/>
    <w:rsid w:val="0022587A"/>
    <w:rsid w:val="002259BC"/>
    <w:rsid w:val="00225B02"/>
    <w:rsid w:val="00225B7F"/>
    <w:rsid w:val="00225C06"/>
    <w:rsid w:val="00225CA2"/>
    <w:rsid w:val="00225D54"/>
    <w:rsid w:val="00225F2F"/>
    <w:rsid w:val="00225FDD"/>
    <w:rsid w:val="002263BC"/>
    <w:rsid w:val="0022657F"/>
    <w:rsid w:val="002265D9"/>
    <w:rsid w:val="0022671E"/>
    <w:rsid w:val="00226770"/>
    <w:rsid w:val="002267E2"/>
    <w:rsid w:val="0022692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0D"/>
    <w:rsid w:val="00227F9E"/>
    <w:rsid w:val="00227FD9"/>
    <w:rsid w:val="00230040"/>
    <w:rsid w:val="00230079"/>
    <w:rsid w:val="002300E1"/>
    <w:rsid w:val="00230322"/>
    <w:rsid w:val="002304BA"/>
    <w:rsid w:val="002305EF"/>
    <w:rsid w:val="002305FC"/>
    <w:rsid w:val="00230609"/>
    <w:rsid w:val="002306C0"/>
    <w:rsid w:val="00230944"/>
    <w:rsid w:val="00230AD3"/>
    <w:rsid w:val="00230BB1"/>
    <w:rsid w:val="00230CDF"/>
    <w:rsid w:val="00230DBD"/>
    <w:rsid w:val="00230E92"/>
    <w:rsid w:val="00230F08"/>
    <w:rsid w:val="00230F2F"/>
    <w:rsid w:val="00230FDC"/>
    <w:rsid w:val="0023101D"/>
    <w:rsid w:val="0023120B"/>
    <w:rsid w:val="0023129E"/>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60"/>
    <w:rsid w:val="00232390"/>
    <w:rsid w:val="002323A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46"/>
    <w:rsid w:val="00233880"/>
    <w:rsid w:val="00233895"/>
    <w:rsid w:val="00233AFB"/>
    <w:rsid w:val="00233B04"/>
    <w:rsid w:val="00233D15"/>
    <w:rsid w:val="00233E28"/>
    <w:rsid w:val="00233E3D"/>
    <w:rsid w:val="00233E63"/>
    <w:rsid w:val="00233EAC"/>
    <w:rsid w:val="00233ECA"/>
    <w:rsid w:val="00233F45"/>
    <w:rsid w:val="00234004"/>
    <w:rsid w:val="00234063"/>
    <w:rsid w:val="00234175"/>
    <w:rsid w:val="00234236"/>
    <w:rsid w:val="002342FE"/>
    <w:rsid w:val="002344C8"/>
    <w:rsid w:val="00234524"/>
    <w:rsid w:val="00234575"/>
    <w:rsid w:val="0023464A"/>
    <w:rsid w:val="002347FC"/>
    <w:rsid w:val="002348E2"/>
    <w:rsid w:val="002349C5"/>
    <w:rsid w:val="00234B44"/>
    <w:rsid w:val="00234C98"/>
    <w:rsid w:val="00234CB0"/>
    <w:rsid w:val="00234D45"/>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3B"/>
    <w:rsid w:val="00236674"/>
    <w:rsid w:val="002366E1"/>
    <w:rsid w:val="0023673C"/>
    <w:rsid w:val="0023674A"/>
    <w:rsid w:val="0023681E"/>
    <w:rsid w:val="0023684C"/>
    <w:rsid w:val="002369D9"/>
    <w:rsid w:val="00236A65"/>
    <w:rsid w:val="00236ACB"/>
    <w:rsid w:val="00236C8E"/>
    <w:rsid w:val="00236E47"/>
    <w:rsid w:val="00236F55"/>
    <w:rsid w:val="00236F71"/>
    <w:rsid w:val="00237154"/>
    <w:rsid w:val="002373FC"/>
    <w:rsid w:val="00237435"/>
    <w:rsid w:val="002375A3"/>
    <w:rsid w:val="0023776F"/>
    <w:rsid w:val="002378CB"/>
    <w:rsid w:val="002379B0"/>
    <w:rsid w:val="00237B76"/>
    <w:rsid w:val="00237BC3"/>
    <w:rsid w:val="00237C6F"/>
    <w:rsid w:val="00237D22"/>
    <w:rsid w:val="00237D27"/>
    <w:rsid w:val="00237DB3"/>
    <w:rsid w:val="00237F72"/>
    <w:rsid w:val="002400AE"/>
    <w:rsid w:val="00240240"/>
    <w:rsid w:val="00240387"/>
    <w:rsid w:val="00240685"/>
    <w:rsid w:val="00240784"/>
    <w:rsid w:val="002407DD"/>
    <w:rsid w:val="002407F8"/>
    <w:rsid w:val="00240967"/>
    <w:rsid w:val="002409A3"/>
    <w:rsid w:val="00240A53"/>
    <w:rsid w:val="00240B4E"/>
    <w:rsid w:val="00240B73"/>
    <w:rsid w:val="00240B7D"/>
    <w:rsid w:val="00240C11"/>
    <w:rsid w:val="00240C17"/>
    <w:rsid w:val="00240F76"/>
    <w:rsid w:val="00240FCE"/>
    <w:rsid w:val="0024103F"/>
    <w:rsid w:val="002410E1"/>
    <w:rsid w:val="0024110E"/>
    <w:rsid w:val="00241390"/>
    <w:rsid w:val="00241395"/>
    <w:rsid w:val="002415FF"/>
    <w:rsid w:val="00241905"/>
    <w:rsid w:val="0024199E"/>
    <w:rsid w:val="002419BE"/>
    <w:rsid w:val="002419FB"/>
    <w:rsid w:val="00241A8B"/>
    <w:rsid w:val="00241ACA"/>
    <w:rsid w:val="00241B71"/>
    <w:rsid w:val="00241B79"/>
    <w:rsid w:val="00241C7B"/>
    <w:rsid w:val="00241D87"/>
    <w:rsid w:val="00241D96"/>
    <w:rsid w:val="00241F1E"/>
    <w:rsid w:val="0024206D"/>
    <w:rsid w:val="002421F2"/>
    <w:rsid w:val="00242223"/>
    <w:rsid w:val="0024229F"/>
    <w:rsid w:val="002423F0"/>
    <w:rsid w:val="002425C5"/>
    <w:rsid w:val="002426EA"/>
    <w:rsid w:val="00242954"/>
    <w:rsid w:val="002429C0"/>
    <w:rsid w:val="00242B2A"/>
    <w:rsid w:val="00242CAE"/>
    <w:rsid w:val="00242E34"/>
    <w:rsid w:val="002430F2"/>
    <w:rsid w:val="00243382"/>
    <w:rsid w:val="002434FB"/>
    <w:rsid w:val="002435A0"/>
    <w:rsid w:val="002436E0"/>
    <w:rsid w:val="002436FE"/>
    <w:rsid w:val="00243787"/>
    <w:rsid w:val="002438E0"/>
    <w:rsid w:val="00243A13"/>
    <w:rsid w:val="00243ACD"/>
    <w:rsid w:val="00243BFC"/>
    <w:rsid w:val="00243C61"/>
    <w:rsid w:val="00243CD1"/>
    <w:rsid w:val="00243DCC"/>
    <w:rsid w:val="00243FEA"/>
    <w:rsid w:val="002441EF"/>
    <w:rsid w:val="0024431D"/>
    <w:rsid w:val="002443C2"/>
    <w:rsid w:val="00244445"/>
    <w:rsid w:val="0024444F"/>
    <w:rsid w:val="0024450B"/>
    <w:rsid w:val="00244606"/>
    <w:rsid w:val="0024476B"/>
    <w:rsid w:val="002447DE"/>
    <w:rsid w:val="0024491C"/>
    <w:rsid w:val="00244924"/>
    <w:rsid w:val="00244934"/>
    <w:rsid w:val="00244A60"/>
    <w:rsid w:val="00244A72"/>
    <w:rsid w:val="00244BA7"/>
    <w:rsid w:val="00244BB1"/>
    <w:rsid w:val="00244E7D"/>
    <w:rsid w:val="00244FE0"/>
    <w:rsid w:val="00244FEB"/>
    <w:rsid w:val="00245048"/>
    <w:rsid w:val="00245083"/>
    <w:rsid w:val="0024514B"/>
    <w:rsid w:val="002452FB"/>
    <w:rsid w:val="0024535F"/>
    <w:rsid w:val="002453ED"/>
    <w:rsid w:val="002453EF"/>
    <w:rsid w:val="00245492"/>
    <w:rsid w:val="00245557"/>
    <w:rsid w:val="0024565F"/>
    <w:rsid w:val="0024566E"/>
    <w:rsid w:val="00245958"/>
    <w:rsid w:val="00245A41"/>
    <w:rsid w:val="00245A8D"/>
    <w:rsid w:val="00245B70"/>
    <w:rsid w:val="00245D7D"/>
    <w:rsid w:val="00245E39"/>
    <w:rsid w:val="00245FBA"/>
    <w:rsid w:val="002460FD"/>
    <w:rsid w:val="0024610C"/>
    <w:rsid w:val="0024616B"/>
    <w:rsid w:val="0024622E"/>
    <w:rsid w:val="00246377"/>
    <w:rsid w:val="002463CD"/>
    <w:rsid w:val="0024640A"/>
    <w:rsid w:val="002464E5"/>
    <w:rsid w:val="0024657C"/>
    <w:rsid w:val="00246594"/>
    <w:rsid w:val="0024668A"/>
    <w:rsid w:val="002466A0"/>
    <w:rsid w:val="002466E3"/>
    <w:rsid w:val="002468AE"/>
    <w:rsid w:val="00246962"/>
    <w:rsid w:val="00246B9E"/>
    <w:rsid w:val="00246BB9"/>
    <w:rsid w:val="00246C52"/>
    <w:rsid w:val="00246C5E"/>
    <w:rsid w:val="00246D08"/>
    <w:rsid w:val="00246D29"/>
    <w:rsid w:val="00246EB6"/>
    <w:rsid w:val="00246F81"/>
    <w:rsid w:val="002471AB"/>
    <w:rsid w:val="00247242"/>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4B"/>
    <w:rsid w:val="002500C7"/>
    <w:rsid w:val="002501C3"/>
    <w:rsid w:val="00250211"/>
    <w:rsid w:val="00250383"/>
    <w:rsid w:val="002503D5"/>
    <w:rsid w:val="002507B3"/>
    <w:rsid w:val="00250A93"/>
    <w:rsid w:val="00250D9C"/>
    <w:rsid w:val="00251117"/>
    <w:rsid w:val="00251129"/>
    <w:rsid w:val="00251136"/>
    <w:rsid w:val="0025119E"/>
    <w:rsid w:val="00251231"/>
    <w:rsid w:val="00251237"/>
    <w:rsid w:val="0025129A"/>
    <w:rsid w:val="002512A9"/>
    <w:rsid w:val="0025165E"/>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BAE"/>
    <w:rsid w:val="00253C4C"/>
    <w:rsid w:val="00253C5B"/>
    <w:rsid w:val="00253D64"/>
    <w:rsid w:val="00253DD3"/>
    <w:rsid w:val="00253E48"/>
    <w:rsid w:val="002540B3"/>
    <w:rsid w:val="002540CF"/>
    <w:rsid w:val="002540D7"/>
    <w:rsid w:val="0025410C"/>
    <w:rsid w:val="0025433A"/>
    <w:rsid w:val="002543F0"/>
    <w:rsid w:val="002544C5"/>
    <w:rsid w:val="002546DC"/>
    <w:rsid w:val="00254769"/>
    <w:rsid w:val="002547E4"/>
    <w:rsid w:val="00254895"/>
    <w:rsid w:val="00254C40"/>
    <w:rsid w:val="00254D34"/>
    <w:rsid w:val="00254E26"/>
    <w:rsid w:val="00254F42"/>
    <w:rsid w:val="00254F43"/>
    <w:rsid w:val="00255032"/>
    <w:rsid w:val="002550F4"/>
    <w:rsid w:val="0025526A"/>
    <w:rsid w:val="002554A7"/>
    <w:rsid w:val="002554EF"/>
    <w:rsid w:val="0025585C"/>
    <w:rsid w:val="00255936"/>
    <w:rsid w:val="002559C4"/>
    <w:rsid w:val="002559F5"/>
    <w:rsid w:val="00255A9E"/>
    <w:rsid w:val="00255B1C"/>
    <w:rsid w:val="00255BD7"/>
    <w:rsid w:val="00255C3E"/>
    <w:rsid w:val="00255C71"/>
    <w:rsid w:val="0025610C"/>
    <w:rsid w:val="002562A9"/>
    <w:rsid w:val="002563B9"/>
    <w:rsid w:val="00256426"/>
    <w:rsid w:val="002567E9"/>
    <w:rsid w:val="0025681D"/>
    <w:rsid w:val="0025692A"/>
    <w:rsid w:val="00256D9C"/>
    <w:rsid w:val="00256F02"/>
    <w:rsid w:val="00257071"/>
    <w:rsid w:val="0025718E"/>
    <w:rsid w:val="002571C8"/>
    <w:rsid w:val="002571E5"/>
    <w:rsid w:val="002572F1"/>
    <w:rsid w:val="00257331"/>
    <w:rsid w:val="00257424"/>
    <w:rsid w:val="00257730"/>
    <w:rsid w:val="00257924"/>
    <w:rsid w:val="00257A62"/>
    <w:rsid w:val="00257A8C"/>
    <w:rsid w:val="00257A98"/>
    <w:rsid w:val="00257AAC"/>
    <w:rsid w:val="00257B64"/>
    <w:rsid w:val="00257BA8"/>
    <w:rsid w:val="00257BB9"/>
    <w:rsid w:val="00257D3E"/>
    <w:rsid w:val="00260156"/>
    <w:rsid w:val="0026017F"/>
    <w:rsid w:val="0026029A"/>
    <w:rsid w:val="00260339"/>
    <w:rsid w:val="00260344"/>
    <w:rsid w:val="002606C7"/>
    <w:rsid w:val="0026075E"/>
    <w:rsid w:val="002608DB"/>
    <w:rsid w:val="00260A6F"/>
    <w:rsid w:val="00260B83"/>
    <w:rsid w:val="00260BBB"/>
    <w:rsid w:val="00260C5F"/>
    <w:rsid w:val="00260C74"/>
    <w:rsid w:val="00260D3F"/>
    <w:rsid w:val="00260E1C"/>
    <w:rsid w:val="00260EDD"/>
    <w:rsid w:val="00260FAD"/>
    <w:rsid w:val="002611B5"/>
    <w:rsid w:val="002612A1"/>
    <w:rsid w:val="00261351"/>
    <w:rsid w:val="00261383"/>
    <w:rsid w:val="00261415"/>
    <w:rsid w:val="00261442"/>
    <w:rsid w:val="0026168B"/>
    <w:rsid w:val="002619F7"/>
    <w:rsid w:val="002619F8"/>
    <w:rsid w:val="00261A3D"/>
    <w:rsid w:val="00261D05"/>
    <w:rsid w:val="00261FE5"/>
    <w:rsid w:val="002620BC"/>
    <w:rsid w:val="002621F9"/>
    <w:rsid w:val="00262201"/>
    <w:rsid w:val="002623AC"/>
    <w:rsid w:val="002623B5"/>
    <w:rsid w:val="002624CA"/>
    <w:rsid w:val="00262508"/>
    <w:rsid w:val="00262578"/>
    <w:rsid w:val="002625C6"/>
    <w:rsid w:val="002626E2"/>
    <w:rsid w:val="002628FC"/>
    <w:rsid w:val="00262979"/>
    <w:rsid w:val="002629B7"/>
    <w:rsid w:val="00262A12"/>
    <w:rsid w:val="00262A70"/>
    <w:rsid w:val="00262B2E"/>
    <w:rsid w:val="00262CEB"/>
    <w:rsid w:val="00262DD6"/>
    <w:rsid w:val="00262E69"/>
    <w:rsid w:val="00262F3E"/>
    <w:rsid w:val="00262F53"/>
    <w:rsid w:val="00263038"/>
    <w:rsid w:val="0026313D"/>
    <w:rsid w:val="0026320C"/>
    <w:rsid w:val="002634A4"/>
    <w:rsid w:val="002637B0"/>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7E9"/>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76C"/>
    <w:rsid w:val="002659E0"/>
    <w:rsid w:val="00265AF9"/>
    <w:rsid w:val="00265B36"/>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B22"/>
    <w:rsid w:val="00266B5F"/>
    <w:rsid w:val="00266C96"/>
    <w:rsid w:val="00266F71"/>
    <w:rsid w:val="0026716C"/>
    <w:rsid w:val="002671A1"/>
    <w:rsid w:val="00267243"/>
    <w:rsid w:val="00267317"/>
    <w:rsid w:val="002673F0"/>
    <w:rsid w:val="00267571"/>
    <w:rsid w:val="00267590"/>
    <w:rsid w:val="0026759E"/>
    <w:rsid w:val="002676D5"/>
    <w:rsid w:val="002677F6"/>
    <w:rsid w:val="00267892"/>
    <w:rsid w:val="00267946"/>
    <w:rsid w:val="0026797A"/>
    <w:rsid w:val="00267A1B"/>
    <w:rsid w:val="00267C46"/>
    <w:rsid w:val="00267CF3"/>
    <w:rsid w:val="00267DAB"/>
    <w:rsid w:val="00267FCF"/>
    <w:rsid w:val="0027030B"/>
    <w:rsid w:val="002704CD"/>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4D"/>
    <w:rsid w:val="00271E61"/>
    <w:rsid w:val="00271EEF"/>
    <w:rsid w:val="002720CA"/>
    <w:rsid w:val="002720E2"/>
    <w:rsid w:val="002721E0"/>
    <w:rsid w:val="002721FF"/>
    <w:rsid w:val="0027225F"/>
    <w:rsid w:val="00272410"/>
    <w:rsid w:val="0027242C"/>
    <w:rsid w:val="00272474"/>
    <w:rsid w:val="002724B9"/>
    <w:rsid w:val="0027281F"/>
    <w:rsid w:val="00272A36"/>
    <w:rsid w:val="00272BCB"/>
    <w:rsid w:val="00272C6A"/>
    <w:rsid w:val="00272D06"/>
    <w:rsid w:val="00272E81"/>
    <w:rsid w:val="00272FEB"/>
    <w:rsid w:val="00273050"/>
    <w:rsid w:val="0027309D"/>
    <w:rsid w:val="0027338F"/>
    <w:rsid w:val="0027346A"/>
    <w:rsid w:val="0027355D"/>
    <w:rsid w:val="0027365D"/>
    <w:rsid w:val="002736FA"/>
    <w:rsid w:val="0027372B"/>
    <w:rsid w:val="0027378E"/>
    <w:rsid w:val="002738C9"/>
    <w:rsid w:val="00273964"/>
    <w:rsid w:val="00273A8C"/>
    <w:rsid w:val="00273B2D"/>
    <w:rsid w:val="00273B8F"/>
    <w:rsid w:val="00273C3F"/>
    <w:rsid w:val="00273CEE"/>
    <w:rsid w:val="00273CFB"/>
    <w:rsid w:val="00273DF3"/>
    <w:rsid w:val="00273E9E"/>
    <w:rsid w:val="00274020"/>
    <w:rsid w:val="00274397"/>
    <w:rsid w:val="00274404"/>
    <w:rsid w:val="002745FB"/>
    <w:rsid w:val="00274641"/>
    <w:rsid w:val="00274728"/>
    <w:rsid w:val="00274748"/>
    <w:rsid w:val="002747F2"/>
    <w:rsid w:val="0027482E"/>
    <w:rsid w:val="00274AA6"/>
    <w:rsid w:val="00274B45"/>
    <w:rsid w:val="00274BAF"/>
    <w:rsid w:val="00274D08"/>
    <w:rsid w:val="00274D77"/>
    <w:rsid w:val="00274DBA"/>
    <w:rsid w:val="00274DCB"/>
    <w:rsid w:val="002751A7"/>
    <w:rsid w:val="002751AA"/>
    <w:rsid w:val="00275435"/>
    <w:rsid w:val="00275464"/>
    <w:rsid w:val="0027548F"/>
    <w:rsid w:val="002754F7"/>
    <w:rsid w:val="00275520"/>
    <w:rsid w:val="0027554E"/>
    <w:rsid w:val="00275566"/>
    <w:rsid w:val="0027568B"/>
    <w:rsid w:val="002756D5"/>
    <w:rsid w:val="002756E0"/>
    <w:rsid w:val="00275701"/>
    <w:rsid w:val="00275926"/>
    <w:rsid w:val="00275AED"/>
    <w:rsid w:val="00275B65"/>
    <w:rsid w:val="00276001"/>
    <w:rsid w:val="00276313"/>
    <w:rsid w:val="002763BD"/>
    <w:rsid w:val="00276437"/>
    <w:rsid w:val="002764FB"/>
    <w:rsid w:val="002765B1"/>
    <w:rsid w:val="00276624"/>
    <w:rsid w:val="002766D9"/>
    <w:rsid w:val="00276B51"/>
    <w:rsid w:val="00276C48"/>
    <w:rsid w:val="00276DC6"/>
    <w:rsid w:val="00276E2B"/>
    <w:rsid w:val="002772C6"/>
    <w:rsid w:val="002773DF"/>
    <w:rsid w:val="002774E1"/>
    <w:rsid w:val="00277505"/>
    <w:rsid w:val="0027757D"/>
    <w:rsid w:val="00277736"/>
    <w:rsid w:val="00277896"/>
    <w:rsid w:val="00277901"/>
    <w:rsid w:val="002779CB"/>
    <w:rsid w:val="00277A32"/>
    <w:rsid w:val="00277A4A"/>
    <w:rsid w:val="00277C23"/>
    <w:rsid w:val="00277E00"/>
    <w:rsid w:val="00277E66"/>
    <w:rsid w:val="00277EBA"/>
    <w:rsid w:val="0028005C"/>
    <w:rsid w:val="0028007E"/>
    <w:rsid w:val="002800B8"/>
    <w:rsid w:val="002800DE"/>
    <w:rsid w:val="00280196"/>
    <w:rsid w:val="002801E2"/>
    <w:rsid w:val="0028024B"/>
    <w:rsid w:val="002803CC"/>
    <w:rsid w:val="00280423"/>
    <w:rsid w:val="00280487"/>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126"/>
    <w:rsid w:val="00281314"/>
    <w:rsid w:val="0028155B"/>
    <w:rsid w:val="002815F1"/>
    <w:rsid w:val="0028187E"/>
    <w:rsid w:val="002818DD"/>
    <w:rsid w:val="0028192B"/>
    <w:rsid w:val="0028194C"/>
    <w:rsid w:val="002819F7"/>
    <w:rsid w:val="00281B0E"/>
    <w:rsid w:val="00281C3F"/>
    <w:rsid w:val="00281D4D"/>
    <w:rsid w:val="00281DE2"/>
    <w:rsid w:val="00281F56"/>
    <w:rsid w:val="002821F9"/>
    <w:rsid w:val="00282241"/>
    <w:rsid w:val="0028252A"/>
    <w:rsid w:val="0028257D"/>
    <w:rsid w:val="002825CE"/>
    <w:rsid w:val="0028263F"/>
    <w:rsid w:val="002826D0"/>
    <w:rsid w:val="00282848"/>
    <w:rsid w:val="00282929"/>
    <w:rsid w:val="002829E8"/>
    <w:rsid w:val="00282BA5"/>
    <w:rsid w:val="00282D87"/>
    <w:rsid w:val="00282F73"/>
    <w:rsid w:val="00283181"/>
    <w:rsid w:val="00283310"/>
    <w:rsid w:val="00283388"/>
    <w:rsid w:val="00283424"/>
    <w:rsid w:val="0028344D"/>
    <w:rsid w:val="002835A5"/>
    <w:rsid w:val="00283689"/>
    <w:rsid w:val="002836DC"/>
    <w:rsid w:val="00283848"/>
    <w:rsid w:val="00283977"/>
    <w:rsid w:val="002839B5"/>
    <w:rsid w:val="00283B88"/>
    <w:rsid w:val="00283CC1"/>
    <w:rsid w:val="00283D6B"/>
    <w:rsid w:val="00283F70"/>
    <w:rsid w:val="00283F73"/>
    <w:rsid w:val="00284486"/>
    <w:rsid w:val="0028461D"/>
    <w:rsid w:val="0028482E"/>
    <w:rsid w:val="002848D9"/>
    <w:rsid w:val="002849B2"/>
    <w:rsid w:val="002849B7"/>
    <w:rsid w:val="00284AAA"/>
    <w:rsid w:val="00284CB0"/>
    <w:rsid w:val="00284CC5"/>
    <w:rsid w:val="00284E7F"/>
    <w:rsid w:val="00284F4C"/>
    <w:rsid w:val="0028501B"/>
    <w:rsid w:val="00285020"/>
    <w:rsid w:val="002852B2"/>
    <w:rsid w:val="00285324"/>
    <w:rsid w:val="0028543A"/>
    <w:rsid w:val="00285520"/>
    <w:rsid w:val="0028553F"/>
    <w:rsid w:val="00285677"/>
    <w:rsid w:val="00285894"/>
    <w:rsid w:val="0028596F"/>
    <w:rsid w:val="00285A35"/>
    <w:rsid w:val="00285AE1"/>
    <w:rsid w:val="00285B2E"/>
    <w:rsid w:val="00285DB9"/>
    <w:rsid w:val="00285E28"/>
    <w:rsid w:val="00285E6A"/>
    <w:rsid w:val="00286133"/>
    <w:rsid w:val="0028619E"/>
    <w:rsid w:val="002861E0"/>
    <w:rsid w:val="002862E1"/>
    <w:rsid w:val="002862F4"/>
    <w:rsid w:val="00286358"/>
    <w:rsid w:val="002863AF"/>
    <w:rsid w:val="0028641B"/>
    <w:rsid w:val="00286487"/>
    <w:rsid w:val="0028654E"/>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07"/>
    <w:rsid w:val="0028751C"/>
    <w:rsid w:val="002875E4"/>
    <w:rsid w:val="00287633"/>
    <w:rsid w:val="0028766E"/>
    <w:rsid w:val="002876D5"/>
    <w:rsid w:val="0028773B"/>
    <w:rsid w:val="002877DE"/>
    <w:rsid w:val="0028798E"/>
    <w:rsid w:val="00287A68"/>
    <w:rsid w:val="00287A82"/>
    <w:rsid w:val="00287B7E"/>
    <w:rsid w:val="00287C28"/>
    <w:rsid w:val="00290097"/>
    <w:rsid w:val="00290156"/>
    <w:rsid w:val="0029018C"/>
    <w:rsid w:val="00290254"/>
    <w:rsid w:val="002903B3"/>
    <w:rsid w:val="002904AA"/>
    <w:rsid w:val="00290501"/>
    <w:rsid w:val="00290997"/>
    <w:rsid w:val="00290DC5"/>
    <w:rsid w:val="00290DEB"/>
    <w:rsid w:val="002911B5"/>
    <w:rsid w:val="00291267"/>
    <w:rsid w:val="002913D7"/>
    <w:rsid w:val="002914FA"/>
    <w:rsid w:val="0029178F"/>
    <w:rsid w:val="00291852"/>
    <w:rsid w:val="00291967"/>
    <w:rsid w:val="00291B01"/>
    <w:rsid w:val="00291B24"/>
    <w:rsid w:val="00291D5B"/>
    <w:rsid w:val="00292040"/>
    <w:rsid w:val="002922A2"/>
    <w:rsid w:val="002922DD"/>
    <w:rsid w:val="0029264C"/>
    <w:rsid w:val="0029272B"/>
    <w:rsid w:val="00292916"/>
    <w:rsid w:val="00292953"/>
    <w:rsid w:val="00292A0C"/>
    <w:rsid w:val="00292BDB"/>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1AC"/>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C1C"/>
    <w:rsid w:val="00294DB1"/>
    <w:rsid w:val="00294E24"/>
    <w:rsid w:val="00294E6E"/>
    <w:rsid w:val="00294E9A"/>
    <w:rsid w:val="00294FEB"/>
    <w:rsid w:val="00295042"/>
    <w:rsid w:val="00295115"/>
    <w:rsid w:val="00295226"/>
    <w:rsid w:val="0029524B"/>
    <w:rsid w:val="0029548C"/>
    <w:rsid w:val="00295539"/>
    <w:rsid w:val="00295792"/>
    <w:rsid w:val="002957A9"/>
    <w:rsid w:val="00295822"/>
    <w:rsid w:val="00295870"/>
    <w:rsid w:val="00295997"/>
    <w:rsid w:val="002959F3"/>
    <w:rsid w:val="00295C10"/>
    <w:rsid w:val="00295C73"/>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9DE"/>
    <w:rsid w:val="00296A70"/>
    <w:rsid w:val="00296DA9"/>
    <w:rsid w:val="00296DAE"/>
    <w:rsid w:val="00296FD8"/>
    <w:rsid w:val="00297284"/>
    <w:rsid w:val="002972B4"/>
    <w:rsid w:val="0029743A"/>
    <w:rsid w:val="00297499"/>
    <w:rsid w:val="002974AA"/>
    <w:rsid w:val="00297683"/>
    <w:rsid w:val="002977AC"/>
    <w:rsid w:val="002977D9"/>
    <w:rsid w:val="002977FD"/>
    <w:rsid w:val="00297819"/>
    <w:rsid w:val="00297957"/>
    <w:rsid w:val="00297F30"/>
    <w:rsid w:val="00297F46"/>
    <w:rsid w:val="002A0053"/>
    <w:rsid w:val="002A0305"/>
    <w:rsid w:val="002A0382"/>
    <w:rsid w:val="002A03D0"/>
    <w:rsid w:val="002A0560"/>
    <w:rsid w:val="002A0581"/>
    <w:rsid w:val="002A05A7"/>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5D"/>
    <w:rsid w:val="002A14A4"/>
    <w:rsid w:val="002A160F"/>
    <w:rsid w:val="002A162A"/>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A5"/>
    <w:rsid w:val="002A20EB"/>
    <w:rsid w:val="002A21F3"/>
    <w:rsid w:val="002A22F3"/>
    <w:rsid w:val="002A2305"/>
    <w:rsid w:val="002A2338"/>
    <w:rsid w:val="002A23D0"/>
    <w:rsid w:val="002A23D8"/>
    <w:rsid w:val="002A24F5"/>
    <w:rsid w:val="002A255A"/>
    <w:rsid w:val="002A2627"/>
    <w:rsid w:val="002A26FF"/>
    <w:rsid w:val="002A28CB"/>
    <w:rsid w:val="002A2963"/>
    <w:rsid w:val="002A2AF0"/>
    <w:rsid w:val="002A2D87"/>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441"/>
    <w:rsid w:val="002A45A2"/>
    <w:rsid w:val="002A45C7"/>
    <w:rsid w:val="002A466C"/>
    <w:rsid w:val="002A4918"/>
    <w:rsid w:val="002A4919"/>
    <w:rsid w:val="002A496A"/>
    <w:rsid w:val="002A4987"/>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6D4"/>
    <w:rsid w:val="002A5705"/>
    <w:rsid w:val="002A578E"/>
    <w:rsid w:val="002A581B"/>
    <w:rsid w:val="002A5AFF"/>
    <w:rsid w:val="002A5CCF"/>
    <w:rsid w:val="002A5DBD"/>
    <w:rsid w:val="002A5E29"/>
    <w:rsid w:val="002A5E97"/>
    <w:rsid w:val="002A5F7B"/>
    <w:rsid w:val="002A5FC1"/>
    <w:rsid w:val="002A5FCE"/>
    <w:rsid w:val="002A60B6"/>
    <w:rsid w:val="002A630D"/>
    <w:rsid w:val="002A6354"/>
    <w:rsid w:val="002A64B2"/>
    <w:rsid w:val="002A6699"/>
    <w:rsid w:val="002A6752"/>
    <w:rsid w:val="002A686A"/>
    <w:rsid w:val="002A6B25"/>
    <w:rsid w:val="002A6BE8"/>
    <w:rsid w:val="002A6BEA"/>
    <w:rsid w:val="002A6C4B"/>
    <w:rsid w:val="002A6E7E"/>
    <w:rsid w:val="002A6F29"/>
    <w:rsid w:val="002A7001"/>
    <w:rsid w:val="002A7040"/>
    <w:rsid w:val="002A71E3"/>
    <w:rsid w:val="002A732C"/>
    <w:rsid w:val="002A7554"/>
    <w:rsid w:val="002A75B4"/>
    <w:rsid w:val="002A76E7"/>
    <w:rsid w:val="002A779A"/>
    <w:rsid w:val="002A7821"/>
    <w:rsid w:val="002A79B4"/>
    <w:rsid w:val="002A7A6A"/>
    <w:rsid w:val="002A7AB4"/>
    <w:rsid w:val="002A7B72"/>
    <w:rsid w:val="002A7BF0"/>
    <w:rsid w:val="002A7CD5"/>
    <w:rsid w:val="002A7CED"/>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636"/>
    <w:rsid w:val="002B16E5"/>
    <w:rsid w:val="002B172B"/>
    <w:rsid w:val="002B1A87"/>
    <w:rsid w:val="002B1BB8"/>
    <w:rsid w:val="002B1CA9"/>
    <w:rsid w:val="002B1F0C"/>
    <w:rsid w:val="002B1F0E"/>
    <w:rsid w:val="002B208F"/>
    <w:rsid w:val="002B2164"/>
    <w:rsid w:val="002B21D6"/>
    <w:rsid w:val="002B21E9"/>
    <w:rsid w:val="002B2201"/>
    <w:rsid w:val="002B22ED"/>
    <w:rsid w:val="002B2334"/>
    <w:rsid w:val="002B242D"/>
    <w:rsid w:val="002B24EB"/>
    <w:rsid w:val="002B2626"/>
    <w:rsid w:val="002B2860"/>
    <w:rsid w:val="002B28B9"/>
    <w:rsid w:val="002B28C0"/>
    <w:rsid w:val="002B2C6F"/>
    <w:rsid w:val="002B2C92"/>
    <w:rsid w:val="002B2E61"/>
    <w:rsid w:val="002B2F04"/>
    <w:rsid w:val="002B2F85"/>
    <w:rsid w:val="002B3081"/>
    <w:rsid w:val="002B30D0"/>
    <w:rsid w:val="002B3140"/>
    <w:rsid w:val="002B318B"/>
    <w:rsid w:val="002B323C"/>
    <w:rsid w:val="002B328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057"/>
    <w:rsid w:val="002B51B8"/>
    <w:rsid w:val="002B51CD"/>
    <w:rsid w:val="002B5310"/>
    <w:rsid w:val="002B535B"/>
    <w:rsid w:val="002B5555"/>
    <w:rsid w:val="002B566B"/>
    <w:rsid w:val="002B569B"/>
    <w:rsid w:val="002B56AC"/>
    <w:rsid w:val="002B56EB"/>
    <w:rsid w:val="002B5797"/>
    <w:rsid w:val="002B57A8"/>
    <w:rsid w:val="002B5965"/>
    <w:rsid w:val="002B5976"/>
    <w:rsid w:val="002B5A98"/>
    <w:rsid w:val="002B5BC3"/>
    <w:rsid w:val="002B5C44"/>
    <w:rsid w:val="002B5E9B"/>
    <w:rsid w:val="002B60B7"/>
    <w:rsid w:val="002B6142"/>
    <w:rsid w:val="002B61D9"/>
    <w:rsid w:val="002B635D"/>
    <w:rsid w:val="002B6397"/>
    <w:rsid w:val="002B639A"/>
    <w:rsid w:val="002B64FE"/>
    <w:rsid w:val="002B651D"/>
    <w:rsid w:val="002B6890"/>
    <w:rsid w:val="002B694E"/>
    <w:rsid w:val="002B6A2C"/>
    <w:rsid w:val="002B6A98"/>
    <w:rsid w:val="002B6DDF"/>
    <w:rsid w:val="002B6EA9"/>
    <w:rsid w:val="002B6F11"/>
    <w:rsid w:val="002B6FB0"/>
    <w:rsid w:val="002B6FEE"/>
    <w:rsid w:val="002B70E4"/>
    <w:rsid w:val="002B7193"/>
    <w:rsid w:val="002B71AD"/>
    <w:rsid w:val="002B7435"/>
    <w:rsid w:val="002B75A5"/>
    <w:rsid w:val="002B7681"/>
    <w:rsid w:val="002B774B"/>
    <w:rsid w:val="002B79BB"/>
    <w:rsid w:val="002B7A66"/>
    <w:rsid w:val="002B7DE0"/>
    <w:rsid w:val="002C0002"/>
    <w:rsid w:val="002C014C"/>
    <w:rsid w:val="002C02EC"/>
    <w:rsid w:val="002C04C2"/>
    <w:rsid w:val="002C057C"/>
    <w:rsid w:val="002C05B8"/>
    <w:rsid w:val="002C05CA"/>
    <w:rsid w:val="002C07AB"/>
    <w:rsid w:val="002C0818"/>
    <w:rsid w:val="002C0975"/>
    <w:rsid w:val="002C0B47"/>
    <w:rsid w:val="002C0CBE"/>
    <w:rsid w:val="002C0D5D"/>
    <w:rsid w:val="002C0DD0"/>
    <w:rsid w:val="002C0E0A"/>
    <w:rsid w:val="002C122B"/>
    <w:rsid w:val="002C1539"/>
    <w:rsid w:val="002C1603"/>
    <w:rsid w:val="002C1746"/>
    <w:rsid w:val="002C1780"/>
    <w:rsid w:val="002C1CB5"/>
    <w:rsid w:val="002C1D4D"/>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65"/>
    <w:rsid w:val="002C3994"/>
    <w:rsid w:val="002C3AE4"/>
    <w:rsid w:val="002C3BE1"/>
    <w:rsid w:val="002C3C99"/>
    <w:rsid w:val="002C3DF7"/>
    <w:rsid w:val="002C3E89"/>
    <w:rsid w:val="002C3F44"/>
    <w:rsid w:val="002C3FE2"/>
    <w:rsid w:val="002C402B"/>
    <w:rsid w:val="002C403F"/>
    <w:rsid w:val="002C409F"/>
    <w:rsid w:val="002C4168"/>
    <w:rsid w:val="002C42AD"/>
    <w:rsid w:val="002C4337"/>
    <w:rsid w:val="002C43AF"/>
    <w:rsid w:val="002C45DC"/>
    <w:rsid w:val="002C469D"/>
    <w:rsid w:val="002C471F"/>
    <w:rsid w:val="002C4758"/>
    <w:rsid w:val="002C47D6"/>
    <w:rsid w:val="002C487B"/>
    <w:rsid w:val="002C4950"/>
    <w:rsid w:val="002C4D69"/>
    <w:rsid w:val="002C4EA4"/>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0E8"/>
    <w:rsid w:val="002C61E0"/>
    <w:rsid w:val="002C635E"/>
    <w:rsid w:val="002C6480"/>
    <w:rsid w:val="002C6682"/>
    <w:rsid w:val="002C69D3"/>
    <w:rsid w:val="002C6C24"/>
    <w:rsid w:val="002C6D01"/>
    <w:rsid w:val="002C6FF2"/>
    <w:rsid w:val="002C6FF6"/>
    <w:rsid w:val="002C7005"/>
    <w:rsid w:val="002C7230"/>
    <w:rsid w:val="002C724B"/>
    <w:rsid w:val="002C7615"/>
    <w:rsid w:val="002C7749"/>
    <w:rsid w:val="002C778F"/>
    <w:rsid w:val="002C77E2"/>
    <w:rsid w:val="002C782F"/>
    <w:rsid w:val="002C79DB"/>
    <w:rsid w:val="002C7A17"/>
    <w:rsid w:val="002C7A1B"/>
    <w:rsid w:val="002C7A77"/>
    <w:rsid w:val="002C7B03"/>
    <w:rsid w:val="002C7B0D"/>
    <w:rsid w:val="002C7D95"/>
    <w:rsid w:val="002C7DAC"/>
    <w:rsid w:val="002C7DFE"/>
    <w:rsid w:val="002C7E11"/>
    <w:rsid w:val="002C7EDB"/>
    <w:rsid w:val="002C7F09"/>
    <w:rsid w:val="002D000B"/>
    <w:rsid w:val="002D001E"/>
    <w:rsid w:val="002D00BB"/>
    <w:rsid w:val="002D023E"/>
    <w:rsid w:val="002D0298"/>
    <w:rsid w:val="002D02E5"/>
    <w:rsid w:val="002D0395"/>
    <w:rsid w:val="002D0431"/>
    <w:rsid w:val="002D04DC"/>
    <w:rsid w:val="002D0657"/>
    <w:rsid w:val="002D09B3"/>
    <w:rsid w:val="002D0C99"/>
    <w:rsid w:val="002D0CF4"/>
    <w:rsid w:val="002D0E7C"/>
    <w:rsid w:val="002D0EA3"/>
    <w:rsid w:val="002D10A4"/>
    <w:rsid w:val="002D10D8"/>
    <w:rsid w:val="002D1371"/>
    <w:rsid w:val="002D13B7"/>
    <w:rsid w:val="002D149B"/>
    <w:rsid w:val="002D1559"/>
    <w:rsid w:val="002D15C0"/>
    <w:rsid w:val="002D190F"/>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A47"/>
    <w:rsid w:val="002D3D04"/>
    <w:rsid w:val="002D3D8A"/>
    <w:rsid w:val="002D3EDE"/>
    <w:rsid w:val="002D3EE3"/>
    <w:rsid w:val="002D3FB0"/>
    <w:rsid w:val="002D3FB2"/>
    <w:rsid w:val="002D40C6"/>
    <w:rsid w:val="002D4111"/>
    <w:rsid w:val="002D425A"/>
    <w:rsid w:val="002D42BF"/>
    <w:rsid w:val="002D4322"/>
    <w:rsid w:val="002D47FC"/>
    <w:rsid w:val="002D4A2E"/>
    <w:rsid w:val="002D4A54"/>
    <w:rsid w:val="002D4B31"/>
    <w:rsid w:val="002D4CBE"/>
    <w:rsid w:val="002D4D0F"/>
    <w:rsid w:val="002D4D3B"/>
    <w:rsid w:val="002D4D98"/>
    <w:rsid w:val="002D4E37"/>
    <w:rsid w:val="002D5005"/>
    <w:rsid w:val="002D50ED"/>
    <w:rsid w:val="002D520F"/>
    <w:rsid w:val="002D52E0"/>
    <w:rsid w:val="002D5424"/>
    <w:rsid w:val="002D54DA"/>
    <w:rsid w:val="002D5609"/>
    <w:rsid w:val="002D580B"/>
    <w:rsid w:val="002D5942"/>
    <w:rsid w:val="002D5A5F"/>
    <w:rsid w:val="002D5A6F"/>
    <w:rsid w:val="002D5A9B"/>
    <w:rsid w:val="002D5AFD"/>
    <w:rsid w:val="002D5B4E"/>
    <w:rsid w:val="002D5DEA"/>
    <w:rsid w:val="002D5E92"/>
    <w:rsid w:val="002D6127"/>
    <w:rsid w:val="002D6239"/>
    <w:rsid w:val="002D65D3"/>
    <w:rsid w:val="002D67B3"/>
    <w:rsid w:val="002D686D"/>
    <w:rsid w:val="002D68C3"/>
    <w:rsid w:val="002D69A5"/>
    <w:rsid w:val="002D6A73"/>
    <w:rsid w:val="002D6BFE"/>
    <w:rsid w:val="002D6C3F"/>
    <w:rsid w:val="002D6C69"/>
    <w:rsid w:val="002D6D30"/>
    <w:rsid w:val="002D6ECE"/>
    <w:rsid w:val="002D6F25"/>
    <w:rsid w:val="002D6F77"/>
    <w:rsid w:val="002D701C"/>
    <w:rsid w:val="002D728D"/>
    <w:rsid w:val="002D73C5"/>
    <w:rsid w:val="002D74E8"/>
    <w:rsid w:val="002D772F"/>
    <w:rsid w:val="002D7743"/>
    <w:rsid w:val="002D78C4"/>
    <w:rsid w:val="002D78D3"/>
    <w:rsid w:val="002D7AD1"/>
    <w:rsid w:val="002D7B79"/>
    <w:rsid w:val="002D7C85"/>
    <w:rsid w:val="002D7CDD"/>
    <w:rsid w:val="002D7E00"/>
    <w:rsid w:val="002D7E1E"/>
    <w:rsid w:val="002D7E48"/>
    <w:rsid w:val="002D7F89"/>
    <w:rsid w:val="002D7FE2"/>
    <w:rsid w:val="002E018E"/>
    <w:rsid w:val="002E04DE"/>
    <w:rsid w:val="002E04F0"/>
    <w:rsid w:val="002E0557"/>
    <w:rsid w:val="002E055B"/>
    <w:rsid w:val="002E05A5"/>
    <w:rsid w:val="002E0647"/>
    <w:rsid w:val="002E082C"/>
    <w:rsid w:val="002E08F9"/>
    <w:rsid w:val="002E09EA"/>
    <w:rsid w:val="002E09EB"/>
    <w:rsid w:val="002E0ADE"/>
    <w:rsid w:val="002E0CBD"/>
    <w:rsid w:val="002E0E94"/>
    <w:rsid w:val="002E0F9C"/>
    <w:rsid w:val="002E0FCE"/>
    <w:rsid w:val="002E10B9"/>
    <w:rsid w:val="002E115B"/>
    <w:rsid w:val="002E11D4"/>
    <w:rsid w:val="002E11FA"/>
    <w:rsid w:val="002E145E"/>
    <w:rsid w:val="002E14BB"/>
    <w:rsid w:val="002E1551"/>
    <w:rsid w:val="002E1570"/>
    <w:rsid w:val="002E1593"/>
    <w:rsid w:val="002E16BC"/>
    <w:rsid w:val="002E16CB"/>
    <w:rsid w:val="002E17C0"/>
    <w:rsid w:val="002E1894"/>
    <w:rsid w:val="002E1941"/>
    <w:rsid w:val="002E1991"/>
    <w:rsid w:val="002E1A2F"/>
    <w:rsid w:val="002E1C53"/>
    <w:rsid w:val="002E1D25"/>
    <w:rsid w:val="002E1D7A"/>
    <w:rsid w:val="002E1DE0"/>
    <w:rsid w:val="002E1F2E"/>
    <w:rsid w:val="002E1F85"/>
    <w:rsid w:val="002E20C1"/>
    <w:rsid w:val="002E20E3"/>
    <w:rsid w:val="002E2124"/>
    <w:rsid w:val="002E2190"/>
    <w:rsid w:val="002E21D5"/>
    <w:rsid w:val="002E21E0"/>
    <w:rsid w:val="002E237C"/>
    <w:rsid w:val="002E23FB"/>
    <w:rsid w:val="002E251B"/>
    <w:rsid w:val="002E251E"/>
    <w:rsid w:val="002E286F"/>
    <w:rsid w:val="002E2923"/>
    <w:rsid w:val="002E2A76"/>
    <w:rsid w:val="002E2B9C"/>
    <w:rsid w:val="002E2D93"/>
    <w:rsid w:val="002E2E37"/>
    <w:rsid w:val="002E306D"/>
    <w:rsid w:val="002E30AB"/>
    <w:rsid w:val="002E3214"/>
    <w:rsid w:val="002E357B"/>
    <w:rsid w:val="002E3624"/>
    <w:rsid w:val="002E3649"/>
    <w:rsid w:val="002E3653"/>
    <w:rsid w:val="002E367B"/>
    <w:rsid w:val="002E36AE"/>
    <w:rsid w:val="002E36DC"/>
    <w:rsid w:val="002E38B7"/>
    <w:rsid w:val="002E38DB"/>
    <w:rsid w:val="002E3AB0"/>
    <w:rsid w:val="002E3B6F"/>
    <w:rsid w:val="002E3E3D"/>
    <w:rsid w:val="002E4049"/>
    <w:rsid w:val="002E4115"/>
    <w:rsid w:val="002E42B5"/>
    <w:rsid w:val="002E42EF"/>
    <w:rsid w:val="002E4477"/>
    <w:rsid w:val="002E4743"/>
    <w:rsid w:val="002E4862"/>
    <w:rsid w:val="002E487E"/>
    <w:rsid w:val="002E4972"/>
    <w:rsid w:val="002E49A5"/>
    <w:rsid w:val="002E4D2C"/>
    <w:rsid w:val="002E4D5B"/>
    <w:rsid w:val="002E4E34"/>
    <w:rsid w:val="002E4FCB"/>
    <w:rsid w:val="002E5011"/>
    <w:rsid w:val="002E51AA"/>
    <w:rsid w:val="002E5279"/>
    <w:rsid w:val="002E52F3"/>
    <w:rsid w:val="002E5584"/>
    <w:rsid w:val="002E56E1"/>
    <w:rsid w:val="002E56ED"/>
    <w:rsid w:val="002E58BA"/>
    <w:rsid w:val="002E58E1"/>
    <w:rsid w:val="002E5A88"/>
    <w:rsid w:val="002E5BDD"/>
    <w:rsid w:val="002E5C56"/>
    <w:rsid w:val="002E5C7D"/>
    <w:rsid w:val="002E5DCF"/>
    <w:rsid w:val="002E5DDD"/>
    <w:rsid w:val="002E5F24"/>
    <w:rsid w:val="002E5FE3"/>
    <w:rsid w:val="002E6006"/>
    <w:rsid w:val="002E6055"/>
    <w:rsid w:val="002E60F3"/>
    <w:rsid w:val="002E63A6"/>
    <w:rsid w:val="002E640D"/>
    <w:rsid w:val="002E65AD"/>
    <w:rsid w:val="002E6785"/>
    <w:rsid w:val="002E679D"/>
    <w:rsid w:val="002E67F6"/>
    <w:rsid w:val="002E6968"/>
    <w:rsid w:val="002E6C1F"/>
    <w:rsid w:val="002E6D73"/>
    <w:rsid w:val="002E6E12"/>
    <w:rsid w:val="002E6E3E"/>
    <w:rsid w:val="002E6F01"/>
    <w:rsid w:val="002E714A"/>
    <w:rsid w:val="002E72AE"/>
    <w:rsid w:val="002E7321"/>
    <w:rsid w:val="002E747D"/>
    <w:rsid w:val="002E75A3"/>
    <w:rsid w:val="002E7644"/>
    <w:rsid w:val="002E766A"/>
    <w:rsid w:val="002E76E7"/>
    <w:rsid w:val="002E7894"/>
    <w:rsid w:val="002E79C1"/>
    <w:rsid w:val="002E7AF7"/>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0EC7"/>
    <w:rsid w:val="002F0F19"/>
    <w:rsid w:val="002F1027"/>
    <w:rsid w:val="002F10E3"/>
    <w:rsid w:val="002F133F"/>
    <w:rsid w:val="002F139E"/>
    <w:rsid w:val="002F165E"/>
    <w:rsid w:val="002F16BB"/>
    <w:rsid w:val="002F170A"/>
    <w:rsid w:val="002F17A3"/>
    <w:rsid w:val="002F1961"/>
    <w:rsid w:val="002F1C53"/>
    <w:rsid w:val="002F1EBD"/>
    <w:rsid w:val="002F1FB3"/>
    <w:rsid w:val="002F1FB5"/>
    <w:rsid w:val="002F2026"/>
    <w:rsid w:val="002F2193"/>
    <w:rsid w:val="002F236A"/>
    <w:rsid w:val="002F23C1"/>
    <w:rsid w:val="002F2508"/>
    <w:rsid w:val="002F27F9"/>
    <w:rsid w:val="002F2AE0"/>
    <w:rsid w:val="002F2B8A"/>
    <w:rsid w:val="002F2C9A"/>
    <w:rsid w:val="002F3144"/>
    <w:rsid w:val="002F326B"/>
    <w:rsid w:val="002F3284"/>
    <w:rsid w:val="002F3477"/>
    <w:rsid w:val="002F3494"/>
    <w:rsid w:val="002F375E"/>
    <w:rsid w:val="002F3784"/>
    <w:rsid w:val="002F379E"/>
    <w:rsid w:val="002F37C2"/>
    <w:rsid w:val="002F3A85"/>
    <w:rsid w:val="002F3AA1"/>
    <w:rsid w:val="002F3AD7"/>
    <w:rsid w:val="002F3B3C"/>
    <w:rsid w:val="002F3B73"/>
    <w:rsid w:val="002F3E17"/>
    <w:rsid w:val="002F3EF0"/>
    <w:rsid w:val="002F3F16"/>
    <w:rsid w:val="002F3FF8"/>
    <w:rsid w:val="002F40FE"/>
    <w:rsid w:val="002F413F"/>
    <w:rsid w:val="002F4239"/>
    <w:rsid w:val="002F42A4"/>
    <w:rsid w:val="002F4407"/>
    <w:rsid w:val="002F4419"/>
    <w:rsid w:val="002F44AD"/>
    <w:rsid w:val="002F4581"/>
    <w:rsid w:val="002F45D3"/>
    <w:rsid w:val="002F4934"/>
    <w:rsid w:val="002F49C0"/>
    <w:rsid w:val="002F49C3"/>
    <w:rsid w:val="002F4A1A"/>
    <w:rsid w:val="002F4A52"/>
    <w:rsid w:val="002F4CF5"/>
    <w:rsid w:val="002F4DEF"/>
    <w:rsid w:val="002F4F39"/>
    <w:rsid w:val="002F4F3E"/>
    <w:rsid w:val="002F4FC5"/>
    <w:rsid w:val="002F509E"/>
    <w:rsid w:val="002F52BE"/>
    <w:rsid w:val="002F5422"/>
    <w:rsid w:val="002F55F6"/>
    <w:rsid w:val="002F5634"/>
    <w:rsid w:val="002F57C4"/>
    <w:rsid w:val="002F5BAC"/>
    <w:rsid w:val="002F5BFD"/>
    <w:rsid w:val="002F5C02"/>
    <w:rsid w:val="002F5C34"/>
    <w:rsid w:val="002F5FDA"/>
    <w:rsid w:val="002F60FC"/>
    <w:rsid w:val="002F6105"/>
    <w:rsid w:val="002F619C"/>
    <w:rsid w:val="002F61F4"/>
    <w:rsid w:val="002F624B"/>
    <w:rsid w:val="002F62DD"/>
    <w:rsid w:val="002F6319"/>
    <w:rsid w:val="002F68D8"/>
    <w:rsid w:val="002F6934"/>
    <w:rsid w:val="002F6A29"/>
    <w:rsid w:val="002F6A7A"/>
    <w:rsid w:val="002F6BDA"/>
    <w:rsid w:val="002F6D65"/>
    <w:rsid w:val="002F6E8A"/>
    <w:rsid w:val="002F6EA2"/>
    <w:rsid w:val="002F7120"/>
    <w:rsid w:val="002F73A4"/>
    <w:rsid w:val="002F73BF"/>
    <w:rsid w:val="002F7493"/>
    <w:rsid w:val="002F75A8"/>
    <w:rsid w:val="002F75D1"/>
    <w:rsid w:val="002F762D"/>
    <w:rsid w:val="002F76BA"/>
    <w:rsid w:val="002F773B"/>
    <w:rsid w:val="002F77CF"/>
    <w:rsid w:val="002F7A62"/>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0E37"/>
    <w:rsid w:val="00301081"/>
    <w:rsid w:val="003011C0"/>
    <w:rsid w:val="0030126F"/>
    <w:rsid w:val="0030132A"/>
    <w:rsid w:val="00301413"/>
    <w:rsid w:val="0030159E"/>
    <w:rsid w:val="00301813"/>
    <w:rsid w:val="00301877"/>
    <w:rsid w:val="00301960"/>
    <w:rsid w:val="00301A10"/>
    <w:rsid w:val="00301C12"/>
    <w:rsid w:val="00301D8F"/>
    <w:rsid w:val="00301EE4"/>
    <w:rsid w:val="003020E9"/>
    <w:rsid w:val="00302188"/>
    <w:rsid w:val="00302307"/>
    <w:rsid w:val="00302457"/>
    <w:rsid w:val="0030245A"/>
    <w:rsid w:val="003024AF"/>
    <w:rsid w:val="003024DE"/>
    <w:rsid w:val="00302539"/>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4BA"/>
    <w:rsid w:val="0030361B"/>
    <w:rsid w:val="00303722"/>
    <w:rsid w:val="0030384E"/>
    <w:rsid w:val="003038A0"/>
    <w:rsid w:val="00303B34"/>
    <w:rsid w:val="00303BB0"/>
    <w:rsid w:val="00303F90"/>
    <w:rsid w:val="00303FB7"/>
    <w:rsid w:val="003041B6"/>
    <w:rsid w:val="00304275"/>
    <w:rsid w:val="00304479"/>
    <w:rsid w:val="00304549"/>
    <w:rsid w:val="00304699"/>
    <w:rsid w:val="0030481F"/>
    <w:rsid w:val="003048A5"/>
    <w:rsid w:val="00304978"/>
    <w:rsid w:val="00304AC5"/>
    <w:rsid w:val="00304B09"/>
    <w:rsid w:val="00304C47"/>
    <w:rsid w:val="00304CDB"/>
    <w:rsid w:val="00304E07"/>
    <w:rsid w:val="00304FCA"/>
    <w:rsid w:val="003053B3"/>
    <w:rsid w:val="0030549C"/>
    <w:rsid w:val="003054D3"/>
    <w:rsid w:val="0030556D"/>
    <w:rsid w:val="003055F5"/>
    <w:rsid w:val="0030562E"/>
    <w:rsid w:val="0030577F"/>
    <w:rsid w:val="0030578F"/>
    <w:rsid w:val="003057FD"/>
    <w:rsid w:val="0030599E"/>
    <w:rsid w:val="00305A9B"/>
    <w:rsid w:val="00305C93"/>
    <w:rsid w:val="00305F56"/>
    <w:rsid w:val="00306105"/>
    <w:rsid w:val="0030614F"/>
    <w:rsid w:val="00306218"/>
    <w:rsid w:val="003063CD"/>
    <w:rsid w:val="00306517"/>
    <w:rsid w:val="003065FB"/>
    <w:rsid w:val="00306671"/>
    <w:rsid w:val="00306794"/>
    <w:rsid w:val="00306A91"/>
    <w:rsid w:val="00306AD2"/>
    <w:rsid w:val="00306AE9"/>
    <w:rsid w:val="00306AFA"/>
    <w:rsid w:val="00306DDE"/>
    <w:rsid w:val="00306FC5"/>
    <w:rsid w:val="003070B3"/>
    <w:rsid w:val="003070BA"/>
    <w:rsid w:val="003071CF"/>
    <w:rsid w:val="003071F3"/>
    <w:rsid w:val="00307278"/>
    <w:rsid w:val="00307332"/>
    <w:rsid w:val="0030743A"/>
    <w:rsid w:val="0030764B"/>
    <w:rsid w:val="0030779E"/>
    <w:rsid w:val="00307986"/>
    <w:rsid w:val="00307B27"/>
    <w:rsid w:val="00307F04"/>
    <w:rsid w:val="00307F28"/>
    <w:rsid w:val="00310095"/>
    <w:rsid w:val="0031012A"/>
    <w:rsid w:val="003101DC"/>
    <w:rsid w:val="0031035A"/>
    <w:rsid w:val="003104BA"/>
    <w:rsid w:val="0031051A"/>
    <w:rsid w:val="003105D1"/>
    <w:rsid w:val="00310610"/>
    <w:rsid w:val="00310615"/>
    <w:rsid w:val="00310798"/>
    <w:rsid w:val="003107F3"/>
    <w:rsid w:val="00310A40"/>
    <w:rsid w:val="00310B8C"/>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75"/>
    <w:rsid w:val="003120C3"/>
    <w:rsid w:val="003121B8"/>
    <w:rsid w:val="0031233C"/>
    <w:rsid w:val="00312410"/>
    <w:rsid w:val="00312599"/>
    <w:rsid w:val="00312821"/>
    <w:rsid w:val="003129BD"/>
    <w:rsid w:val="00312BD1"/>
    <w:rsid w:val="00312CBB"/>
    <w:rsid w:val="00312D1C"/>
    <w:rsid w:val="00312D80"/>
    <w:rsid w:val="00312E01"/>
    <w:rsid w:val="00312E09"/>
    <w:rsid w:val="00312F0D"/>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3FDA"/>
    <w:rsid w:val="003140CA"/>
    <w:rsid w:val="003141C2"/>
    <w:rsid w:val="003142D1"/>
    <w:rsid w:val="0031433F"/>
    <w:rsid w:val="0031434F"/>
    <w:rsid w:val="00314371"/>
    <w:rsid w:val="00314541"/>
    <w:rsid w:val="003145CE"/>
    <w:rsid w:val="00314629"/>
    <w:rsid w:val="00314662"/>
    <w:rsid w:val="00314776"/>
    <w:rsid w:val="00314818"/>
    <w:rsid w:val="0031485D"/>
    <w:rsid w:val="00314A57"/>
    <w:rsid w:val="00314B28"/>
    <w:rsid w:val="00315016"/>
    <w:rsid w:val="00315158"/>
    <w:rsid w:val="003154CD"/>
    <w:rsid w:val="0031567D"/>
    <w:rsid w:val="003156BF"/>
    <w:rsid w:val="00315814"/>
    <w:rsid w:val="0031599D"/>
    <w:rsid w:val="00315D47"/>
    <w:rsid w:val="00315ED7"/>
    <w:rsid w:val="00315F49"/>
    <w:rsid w:val="00315F72"/>
    <w:rsid w:val="00316072"/>
    <w:rsid w:val="0031609E"/>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E6D"/>
    <w:rsid w:val="00316E7C"/>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EBB"/>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373"/>
    <w:rsid w:val="003225D1"/>
    <w:rsid w:val="003226AE"/>
    <w:rsid w:val="00322A6A"/>
    <w:rsid w:val="00322A7A"/>
    <w:rsid w:val="00322BC3"/>
    <w:rsid w:val="00322CD1"/>
    <w:rsid w:val="00322D8A"/>
    <w:rsid w:val="00322D9D"/>
    <w:rsid w:val="00322DB9"/>
    <w:rsid w:val="00322E3B"/>
    <w:rsid w:val="003232A8"/>
    <w:rsid w:val="0032333B"/>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8CE"/>
    <w:rsid w:val="003249F8"/>
    <w:rsid w:val="00324A2C"/>
    <w:rsid w:val="00324AD3"/>
    <w:rsid w:val="00324DCB"/>
    <w:rsid w:val="0032510C"/>
    <w:rsid w:val="00325263"/>
    <w:rsid w:val="003254C5"/>
    <w:rsid w:val="003254D9"/>
    <w:rsid w:val="00325719"/>
    <w:rsid w:val="0032597C"/>
    <w:rsid w:val="00325C71"/>
    <w:rsid w:val="00325CB1"/>
    <w:rsid w:val="00325CB2"/>
    <w:rsid w:val="00325EA0"/>
    <w:rsid w:val="00325F03"/>
    <w:rsid w:val="00325F6D"/>
    <w:rsid w:val="0032613A"/>
    <w:rsid w:val="00326164"/>
    <w:rsid w:val="0032628C"/>
    <w:rsid w:val="0032649F"/>
    <w:rsid w:val="00326635"/>
    <w:rsid w:val="00326765"/>
    <w:rsid w:val="003267A1"/>
    <w:rsid w:val="003268AB"/>
    <w:rsid w:val="0032695B"/>
    <w:rsid w:val="00326B0F"/>
    <w:rsid w:val="00326B37"/>
    <w:rsid w:val="00326BBA"/>
    <w:rsid w:val="00326DB5"/>
    <w:rsid w:val="00326F91"/>
    <w:rsid w:val="0032710C"/>
    <w:rsid w:val="003271AB"/>
    <w:rsid w:val="003271E3"/>
    <w:rsid w:val="0032725B"/>
    <w:rsid w:val="003272D0"/>
    <w:rsid w:val="003273B8"/>
    <w:rsid w:val="003273DE"/>
    <w:rsid w:val="003273F1"/>
    <w:rsid w:val="00327416"/>
    <w:rsid w:val="00327419"/>
    <w:rsid w:val="00327470"/>
    <w:rsid w:val="0032765B"/>
    <w:rsid w:val="0032768C"/>
    <w:rsid w:val="00327826"/>
    <w:rsid w:val="003278C7"/>
    <w:rsid w:val="00327901"/>
    <w:rsid w:val="0032793B"/>
    <w:rsid w:val="00327947"/>
    <w:rsid w:val="00327A45"/>
    <w:rsid w:val="00327AEA"/>
    <w:rsid w:val="00327C45"/>
    <w:rsid w:val="00327E4D"/>
    <w:rsid w:val="00327E64"/>
    <w:rsid w:val="00327EC5"/>
    <w:rsid w:val="00330206"/>
    <w:rsid w:val="0033039B"/>
    <w:rsid w:val="00330548"/>
    <w:rsid w:val="003305C8"/>
    <w:rsid w:val="003305EE"/>
    <w:rsid w:val="003307E0"/>
    <w:rsid w:val="003308C4"/>
    <w:rsid w:val="0033092F"/>
    <w:rsid w:val="003309BB"/>
    <w:rsid w:val="003309DE"/>
    <w:rsid w:val="00330BA5"/>
    <w:rsid w:val="00330C0C"/>
    <w:rsid w:val="00330C26"/>
    <w:rsid w:val="00330C30"/>
    <w:rsid w:val="00330DE8"/>
    <w:rsid w:val="00330DEB"/>
    <w:rsid w:val="00330E10"/>
    <w:rsid w:val="00330F40"/>
    <w:rsid w:val="00330FC2"/>
    <w:rsid w:val="003311DC"/>
    <w:rsid w:val="003311EC"/>
    <w:rsid w:val="003311FC"/>
    <w:rsid w:val="00331423"/>
    <w:rsid w:val="0033146B"/>
    <w:rsid w:val="003314FA"/>
    <w:rsid w:val="003315D6"/>
    <w:rsid w:val="00331644"/>
    <w:rsid w:val="00331712"/>
    <w:rsid w:val="00331746"/>
    <w:rsid w:val="00331776"/>
    <w:rsid w:val="00331788"/>
    <w:rsid w:val="00331812"/>
    <w:rsid w:val="00331930"/>
    <w:rsid w:val="00331AEB"/>
    <w:rsid w:val="00331BCC"/>
    <w:rsid w:val="00331BF1"/>
    <w:rsid w:val="00331DFF"/>
    <w:rsid w:val="00331F46"/>
    <w:rsid w:val="003320AD"/>
    <w:rsid w:val="00332117"/>
    <w:rsid w:val="003321C3"/>
    <w:rsid w:val="00332238"/>
    <w:rsid w:val="00332327"/>
    <w:rsid w:val="00332548"/>
    <w:rsid w:val="0033280C"/>
    <w:rsid w:val="00332908"/>
    <w:rsid w:val="00332962"/>
    <w:rsid w:val="00332BE1"/>
    <w:rsid w:val="00332C11"/>
    <w:rsid w:val="00332CB2"/>
    <w:rsid w:val="00332F40"/>
    <w:rsid w:val="00333037"/>
    <w:rsid w:val="0033319F"/>
    <w:rsid w:val="00333229"/>
    <w:rsid w:val="003334A2"/>
    <w:rsid w:val="003334AC"/>
    <w:rsid w:val="003335C5"/>
    <w:rsid w:val="00333625"/>
    <w:rsid w:val="003336F8"/>
    <w:rsid w:val="00333805"/>
    <w:rsid w:val="0033381F"/>
    <w:rsid w:val="0033397D"/>
    <w:rsid w:val="00333BAC"/>
    <w:rsid w:val="00333EDB"/>
    <w:rsid w:val="00333F3A"/>
    <w:rsid w:val="00333F9A"/>
    <w:rsid w:val="003340BD"/>
    <w:rsid w:val="0033413A"/>
    <w:rsid w:val="00334417"/>
    <w:rsid w:val="003344FE"/>
    <w:rsid w:val="0033463F"/>
    <w:rsid w:val="00334958"/>
    <w:rsid w:val="003349A0"/>
    <w:rsid w:val="00334A50"/>
    <w:rsid w:val="00334B32"/>
    <w:rsid w:val="00334F60"/>
    <w:rsid w:val="003350B5"/>
    <w:rsid w:val="003350C8"/>
    <w:rsid w:val="0033512F"/>
    <w:rsid w:val="00335250"/>
    <w:rsid w:val="00335441"/>
    <w:rsid w:val="0033559D"/>
    <w:rsid w:val="0033563C"/>
    <w:rsid w:val="003357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51E"/>
    <w:rsid w:val="00337716"/>
    <w:rsid w:val="00337899"/>
    <w:rsid w:val="003378EC"/>
    <w:rsid w:val="00337959"/>
    <w:rsid w:val="00337967"/>
    <w:rsid w:val="003379B8"/>
    <w:rsid w:val="003379ED"/>
    <w:rsid w:val="00337A4A"/>
    <w:rsid w:val="00337C71"/>
    <w:rsid w:val="00337CE4"/>
    <w:rsid w:val="00337D57"/>
    <w:rsid w:val="0034013F"/>
    <w:rsid w:val="003401AF"/>
    <w:rsid w:val="003402B7"/>
    <w:rsid w:val="00340346"/>
    <w:rsid w:val="0034089A"/>
    <w:rsid w:val="0034098C"/>
    <w:rsid w:val="00340A17"/>
    <w:rsid w:val="00340B36"/>
    <w:rsid w:val="00340E16"/>
    <w:rsid w:val="00340E58"/>
    <w:rsid w:val="00341087"/>
    <w:rsid w:val="003413D3"/>
    <w:rsid w:val="003415CB"/>
    <w:rsid w:val="00341738"/>
    <w:rsid w:val="00341753"/>
    <w:rsid w:val="00341ABC"/>
    <w:rsid w:val="00341AE5"/>
    <w:rsid w:val="00341B18"/>
    <w:rsid w:val="00341C47"/>
    <w:rsid w:val="00341C55"/>
    <w:rsid w:val="00341CDF"/>
    <w:rsid w:val="00341D07"/>
    <w:rsid w:val="00341FF7"/>
    <w:rsid w:val="0034212D"/>
    <w:rsid w:val="003421E6"/>
    <w:rsid w:val="00342219"/>
    <w:rsid w:val="0034243C"/>
    <w:rsid w:val="00342468"/>
    <w:rsid w:val="0034246D"/>
    <w:rsid w:val="00342493"/>
    <w:rsid w:val="003426DE"/>
    <w:rsid w:val="0034278E"/>
    <w:rsid w:val="003428FD"/>
    <w:rsid w:val="00342921"/>
    <w:rsid w:val="003429BD"/>
    <w:rsid w:val="00342A8E"/>
    <w:rsid w:val="00342B3C"/>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383"/>
    <w:rsid w:val="00344434"/>
    <w:rsid w:val="00344725"/>
    <w:rsid w:val="0034478C"/>
    <w:rsid w:val="00344A9E"/>
    <w:rsid w:val="00344AD6"/>
    <w:rsid w:val="00344BD2"/>
    <w:rsid w:val="00344CB1"/>
    <w:rsid w:val="0034511B"/>
    <w:rsid w:val="00345220"/>
    <w:rsid w:val="0034527C"/>
    <w:rsid w:val="00345308"/>
    <w:rsid w:val="0034557E"/>
    <w:rsid w:val="003455EB"/>
    <w:rsid w:val="0034565D"/>
    <w:rsid w:val="003459FE"/>
    <w:rsid w:val="00345B77"/>
    <w:rsid w:val="00345D68"/>
    <w:rsid w:val="00345D6E"/>
    <w:rsid w:val="00345E76"/>
    <w:rsid w:val="00345EB6"/>
    <w:rsid w:val="00345EEF"/>
    <w:rsid w:val="00346106"/>
    <w:rsid w:val="00346324"/>
    <w:rsid w:val="00346389"/>
    <w:rsid w:val="00346431"/>
    <w:rsid w:val="00346432"/>
    <w:rsid w:val="003465E8"/>
    <w:rsid w:val="00346644"/>
    <w:rsid w:val="0034665C"/>
    <w:rsid w:val="003467B9"/>
    <w:rsid w:val="00346895"/>
    <w:rsid w:val="00346AFF"/>
    <w:rsid w:val="00346D66"/>
    <w:rsid w:val="00346EB0"/>
    <w:rsid w:val="00346F64"/>
    <w:rsid w:val="003471DC"/>
    <w:rsid w:val="0034740D"/>
    <w:rsid w:val="0034744F"/>
    <w:rsid w:val="0034745C"/>
    <w:rsid w:val="0034755F"/>
    <w:rsid w:val="003476E0"/>
    <w:rsid w:val="003477E8"/>
    <w:rsid w:val="00347885"/>
    <w:rsid w:val="00347B9B"/>
    <w:rsid w:val="00347BF6"/>
    <w:rsid w:val="00347CE3"/>
    <w:rsid w:val="00347DF9"/>
    <w:rsid w:val="00347F2E"/>
    <w:rsid w:val="00347F5C"/>
    <w:rsid w:val="003500F4"/>
    <w:rsid w:val="00350194"/>
    <w:rsid w:val="0035025F"/>
    <w:rsid w:val="003502DF"/>
    <w:rsid w:val="00350380"/>
    <w:rsid w:val="0035038C"/>
    <w:rsid w:val="003503F4"/>
    <w:rsid w:val="0035041A"/>
    <w:rsid w:val="003504EC"/>
    <w:rsid w:val="003505AD"/>
    <w:rsid w:val="00350625"/>
    <w:rsid w:val="00350631"/>
    <w:rsid w:val="00350932"/>
    <w:rsid w:val="00350C1D"/>
    <w:rsid w:val="00350C46"/>
    <w:rsid w:val="00350C54"/>
    <w:rsid w:val="00350F4E"/>
    <w:rsid w:val="00350FA8"/>
    <w:rsid w:val="00351120"/>
    <w:rsid w:val="0035113D"/>
    <w:rsid w:val="003511A8"/>
    <w:rsid w:val="003511F9"/>
    <w:rsid w:val="00351218"/>
    <w:rsid w:val="0035121E"/>
    <w:rsid w:val="0035121F"/>
    <w:rsid w:val="003513BA"/>
    <w:rsid w:val="00351675"/>
    <w:rsid w:val="003517A0"/>
    <w:rsid w:val="00351801"/>
    <w:rsid w:val="0035180B"/>
    <w:rsid w:val="00351870"/>
    <w:rsid w:val="0035193C"/>
    <w:rsid w:val="00351C98"/>
    <w:rsid w:val="00351C99"/>
    <w:rsid w:val="00351CB9"/>
    <w:rsid w:val="00351D04"/>
    <w:rsid w:val="00351F0C"/>
    <w:rsid w:val="0035201D"/>
    <w:rsid w:val="0035216E"/>
    <w:rsid w:val="0035218C"/>
    <w:rsid w:val="003522A3"/>
    <w:rsid w:val="0035247E"/>
    <w:rsid w:val="0035259F"/>
    <w:rsid w:val="0035262A"/>
    <w:rsid w:val="0035265C"/>
    <w:rsid w:val="003526D8"/>
    <w:rsid w:val="00352759"/>
    <w:rsid w:val="003527E0"/>
    <w:rsid w:val="00352806"/>
    <w:rsid w:val="00352828"/>
    <w:rsid w:val="0035287B"/>
    <w:rsid w:val="00352952"/>
    <w:rsid w:val="00352A1D"/>
    <w:rsid w:val="00352A74"/>
    <w:rsid w:val="00352CC9"/>
    <w:rsid w:val="00352DAE"/>
    <w:rsid w:val="00352F27"/>
    <w:rsid w:val="00352FD6"/>
    <w:rsid w:val="003530A0"/>
    <w:rsid w:val="003531B0"/>
    <w:rsid w:val="003532D2"/>
    <w:rsid w:val="003532F4"/>
    <w:rsid w:val="0035332B"/>
    <w:rsid w:val="003533BB"/>
    <w:rsid w:val="00353549"/>
    <w:rsid w:val="003536C6"/>
    <w:rsid w:val="0035378E"/>
    <w:rsid w:val="00353890"/>
    <w:rsid w:val="003539B2"/>
    <w:rsid w:val="00353AF9"/>
    <w:rsid w:val="00353B25"/>
    <w:rsid w:val="00353C9A"/>
    <w:rsid w:val="00353E27"/>
    <w:rsid w:val="00353EB9"/>
    <w:rsid w:val="00353F9F"/>
    <w:rsid w:val="00354034"/>
    <w:rsid w:val="00354091"/>
    <w:rsid w:val="003540AC"/>
    <w:rsid w:val="00354116"/>
    <w:rsid w:val="0035414B"/>
    <w:rsid w:val="003541D4"/>
    <w:rsid w:val="003541ED"/>
    <w:rsid w:val="0035445C"/>
    <w:rsid w:val="003544AD"/>
    <w:rsid w:val="003545B3"/>
    <w:rsid w:val="00354724"/>
    <w:rsid w:val="003547A0"/>
    <w:rsid w:val="003549BA"/>
    <w:rsid w:val="00354A65"/>
    <w:rsid w:val="00354B86"/>
    <w:rsid w:val="00354CD8"/>
    <w:rsid w:val="00354FA6"/>
    <w:rsid w:val="0035503F"/>
    <w:rsid w:val="0035507C"/>
    <w:rsid w:val="0035509F"/>
    <w:rsid w:val="00355126"/>
    <w:rsid w:val="00355158"/>
    <w:rsid w:val="003552C6"/>
    <w:rsid w:val="00355342"/>
    <w:rsid w:val="00355381"/>
    <w:rsid w:val="0035550A"/>
    <w:rsid w:val="00355612"/>
    <w:rsid w:val="003556BC"/>
    <w:rsid w:val="003556CE"/>
    <w:rsid w:val="003557B7"/>
    <w:rsid w:val="00355808"/>
    <w:rsid w:val="00355A83"/>
    <w:rsid w:val="00355AC1"/>
    <w:rsid w:val="00355AF3"/>
    <w:rsid w:val="00355B8D"/>
    <w:rsid w:val="00355CC2"/>
    <w:rsid w:val="00355D57"/>
    <w:rsid w:val="00355DF1"/>
    <w:rsid w:val="00355E4E"/>
    <w:rsid w:val="00355F01"/>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38F"/>
    <w:rsid w:val="00357556"/>
    <w:rsid w:val="0035760E"/>
    <w:rsid w:val="00357658"/>
    <w:rsid w:val="00357659"/>
    <w:rsid w:val="00357712"/>
    <w:rsid w:val="00357A7C"/>
    <w:rsid w:val="00357D39"/>
    <w:rsid w:val="00357D8A"/>
    <w:rsid w:val="00357E3E"/>
    <w:rsid w:val="00357F2D"/>
    <w:rsid w:val="00357FD8"/>
    <w:rsid w:val="0036012E"/>
    <w:rsid w:val="00360485"/>
    <w:rsid w:val="003604DB"/>
    <w:rsid w:val="0036056F"/>
    <w:rsid w:val="003606F2"/>
    <w:rsid w:val="0036099D"/>
    <w:rsid w:val="00360AF0"/>
    <w:rsid w:val="00360CD6"/>
    <w:rsid w:val="00360D1F"/>
    <w:rsid w:val="00360EC0"/>
    <w:rsid w:val="00360FF9"/>
    <w:rsid w:val="00361014"/>
    <w:rsid w:val="00361031"/>
    <w:rsid w:val="00361418"/>
    <w:rsid w:val="00361608"/>
    <w:rsid w:val="003617A8"/>
    <w:rsid w:val="003617B5"/>
    <w:rsid w:val="0036185C"/>
    <w:rsid w:val="0036193F"/>
    <w:rsid w:val="0036197F"/>
    <w:rsid w:val="00361A85"/>
    <w:rsid w:val="00361AE9"/>
    <w:rsid w:val="00361CC6"/>
    <w:rsid w:val="00361D8E"/>
    <w:rsid w:val="00362095"/>
    <w:rsid w:val="0036223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77"/>
    <w:rsid w:val="003635DD"/>
    <w:rsid w:val="0036373D"/>
    <w:rsid w:val="00363940"/>
    <w:rsid w:val="00363E61"/>
    <w:rsid w:val="00363EC7"/>
    <w:rsid w:val="00363F0E"/>
    <w:rsid w:val="0036400D"/>
    <w:rsid w:val="00364230"/>
    <w:rsid w:val="00364288"/>
    <w:rsid w:val="00364A63"/>
    <w:rsid w:val="00364ABC"/>
    <w:rsid w:val="00364C14"/>
    <w:rsid w:val="00364F7E"/>
    <w:rsid w:val="00364F8A"/>
    <w:rsid w:val="00364FB1"/>
    <w:rsid w:val="00364FEF"/>
    <w:rsid w:val="00365129"/>
    <w:rsid w:val="00365187"/>
    <w:rsid w:val="0036519E"/>
    <w:rsid w:val="003653B8"/>
    <w:rsid w:val="00365462"/>
    <w:rsid w:val="00365480"/>
    <w:rsid w:val="00365540"/>
    <w:rsid w:val="0036558F"/>
    <w:rsid w:val="00365836"/>
    <w:rsid w:val="00365841"/>
    <w:rsid w:val="00365935"/>
    <w:rsid w:val="003659B0"/>
    <w:rsid w:val="00365AA5"/>
    <w:rsid w:val="00365F75"/>
    <w:rsid w:val="00366322"/>
    <w:rsid w:val="00366324"/>
    <w:rsid w:val="003663BE"/>
    <w:rsid w:val="0036647D"/>
    <w:rsid w:val="0036648E"/>
    <w:rsid w:val="00366670"/>
    <w:rsid w:val="003668AB"/>
    <w:rsid w:val="003669A5"/>
    <w:rsid w:val="00366A15"/>
    <w:rsid w:val="00366B71"/>
    <w:rsid w:val="00366BFF"/>
    <w:rsid w:val="00366CA2"/>
    <w:rsid w:val="00366EC6"/>
    <w:rsid w:val="00366FE7"/>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83"/>
    <w:rsid w:val="00367BCE"/>
    <w:rsid w:val="00367BF0"/>
    <w:rsid w:val="00367D2F"/>
    <w:rsid w:val="00367E60"/>
    <w:rsid w:val="003700A7"/>
    <w:rsid w:val="00370285"/>
    <w:rsid w:val="0037043E"/>
    <w:rsid w:val="003704EE"/>
    <w:rsid w:val="00370845"/>
    <w:rsid w:val="00370880"/>
    <w:rsid w:val="003708EA"/>
    <w:rsid w:val="00370A07"/>
    <w:rsid w:val="00370E20"/>
    <w:rsid w:val="00370E3D"/>
    <w:rsid w:val="00370EFD"/>
    <w:rsid w:val="00370FBB"/>
    <w:rsid w:val="00370FDA"/>
    <w:rsid w:val="00371048"/>
    <w:rsid w:val="00371137"/>
    <w:rsid w:val="00371325"/>
    <w:rsid w:val="003714AA"/>
    <w:rsid w:val="003714EB"/>
    <w:rsid w:val="00371584"/>
    <w:rsid w:val="00371671"/>
    <w:rsid w:val="00371766"/>
    <w:rsid w:val="00371767"/>
    <w:rsid w:val="00371831"/>
    <w:rsid w:val="003719A2"/>
    <w:rsid w:val="003719F5"/>
    <w:rsid w:val="00371A56"/>
    <w:rsid w:val="00371CA0"/>
    <w:rsid w:val="00371DD6"/>
    <w:rsid w:val="00371DFA"/>
    <w:rsid w:val="00372029"/>
    <w:rsid w:val="003720C9"/>
    <w:rsid w:val="0037211B"/>
    <w:rsid w:val="00372423"/>
    <w:rsid w:val="003724A1"/>
    <w:rsid w:val="00372513"/>
    <w:rsid w:val="0037262A"/>
    <w:rsid w:val="00372697"/>
    <w:rsid w:val="0037276C"/>
    <w:rsid w:val="00372836"/>
    <w:rsid w:val="0037294E"/>
    <w:rsid w:val="00372A6B"/>
    <w:rsid w:val="00372CBE"/>
    <w:rsid w:val="00372CEF"/>
    <w:rsid w:val="00372DB8"/>
    <w:rsid w:val="00372DC0"/>
    <w:rsid w:val="00372F36"/>
    <w:rsid w:val="00372FD7"/>
    <w:rsid w:val="00373153"/>
    <w:rsid w:val="0037315C"/>
    <w:rsid w:val="0037332B"/>
    <w:rsid w:val="0037350B"/>
    <w:rsid w:val="003735AC"/>
    <w:rsid w:val="0037369C"/>
    <w:rsid w:val="003737DB"/>
    <w:rsid w:val="0037389F"/>
    <w:rsid w:val="003738E7"/>
    <w:rsid w:val="003739F1"/>
    <w:rsid w:val="00373C47"/>
    <w:rsid w:val="00373E10"/>
    <w:rsid w:val="00373EC6"/>
    <w:rsid w:val="00373F11"/>
    <w:rsid w:val="00373F2C"/>
    <w:rsid w:val="00373F4C"/>
    <w:rsid w:val="0037406C"/>
    <w:rsid w:val="00374096"/>
    <w:rsid w:val="003741D2"/>
    <w:rsid w:val="00374243"/>
    <w:rsid w:val="003744CB"/>
    <w:rsid w:val="00374670"/>
    <w:rsid w:val="00374788"/>
    <w:rsid w:val="00374804"/>
    <w:rsid w:val="00374886"/>
    <w:rsid w:val="00374A7B"/>
    <w:rsid w:val="00374BB0"/>
    <w:rsid w:val="00374BD2"/>
    <w:rsid w:val="00374CDB"/>
    <w:rsid w:val="00374E5C"/>
    <w:rsid w:val="00374F06"/>
    <w:rsid w:val="00374F99"/>
    <w:rsid w:val="0037502B"/>
    <w:rsid w:val="00375063"/>
    <w:rsid w:val="00375154"/>
    <w:rsid w:val="00375157"/>
    <w:rsid w:val="003753A0"/>
    <w:rsid w:val="00375513"/>
    <w:rsid w:val="00375527"/>
    <w:rsid w:val="003755F4"/>
    <w:rsid w:val="00375A37"/>
    <w:rsid w:val="00375B6D"/>
    <w:rsid w:val="00375B88"/>
    <w:rsid w:val="00375B8C"/>
    <w:rsid w:val="00375C60"/>
    <w:rsid w:val="00375FFC"/>
    <w:rsid w:val="00376157"/>
    <w:rsid w:val="003761A5"/>
    <w:rsid w:val="00376333"/>
    <w:rsid w:val="003764FA"/>
    <w:rsid w:val="00376542"/>
    <w:rsid w:val="003765CE"/>
    <w:rsid w:val="0037661C"/>
    <w:rsid w:val="0037683D"/>
    <w:rsid w:val="00376868"/>
    <w:rsid w:val="00376991"/>
    <w:rsid w:val="00376AA8"/>
    <w:rsid w:val="00376AC4"/>
    <w:rsid w:val="00376B07"/>
    <w:rsid w:val="00376BF3"/>
    <w:rsid w:val="00376E1C"/>
    <w:rsid w:val="00376E52"/>
    <w:rsid w:val="0037705C"/>
    <w:rsid w:val="0037709A"/>
    <w:rsid w:val="003770BA"/>
    <w:rsid w:val="00377146"/>
    <w:rsid w:val="0037715C"/>
    <w:rsid w:val="003771DA"/>
    <w:rsid w:val="00377397"/>
    <w:rsid w:val="003774FB"/>
    <w:rsid w:val="003774FD"/>
    <w:rsid w:val="0037758F"/>
    <w:rsid w:val="003775BD"/>
    <w:rsid w:val="00377648"/>
    <w:rsid w:val="0037793F"/>
    <w:rsid w:val="003779C5"/>
    <w:rsid w:val="00377AEE"/>
    <w:rsid w:val="00377CC1"/>
    <w:rsid w:val="00377E01"/>
    <w:rsid w:val="0038019B"/>
    <w:rsid w:val="003803E3"/>
    <w:rsid w:val="00380698"/>
    <w:rsid w:val="0038071A"/>
    <w:rsid w:val="0038084F"/>
    <w:rsid w:val="00380892"/>
    <w:rsid w:val="00380BA5"/>
    <w:rsid w:val="00380CE8"/>
    <w:rsid w:val="00380ED0"/>
    <w:rsid w:val="003815F1"/>
    <w:rsid w:val="00381685"/>
    <w:rsid w:val="003816C2"/>
    <w:rsid w:val="003816DA"/>
    <w:rsid w:val="0038182F"/>
    <w:rsid w:val="003818D1"/>
    <w:rsid w:val="00381974"/>
    <w:rsid w:val="00381A30"/>
    <w:rsid w:val="00381AB0"/>
    <w:rsid w:val="00381C77"/>
    <w:rsid w:val="00381DB2"/>
    <w:rsid w:val="00381DF8"/>
    <w:rsid w:val="00381FF4"/>
    <w:rsid w:val="003821E7"/>
    <w:rsid w:val="00382295"/>
    <w:rsid w:val="00382321"/>
    <w:rsid w:val="0038261E"/>
    <w:rsid w:val="0038271C"/>
    <w:rsid w:val="003827A6"/>
    <w:rsid w:val="003827D7"/>
    <w:rsid w:val="00382858"/>
    <w:rsid w:val="00382903"/>
    <w:rsid w:val="00382B6A"/>
    <w:rsid w:val="00382C69"/>
    <w:rsid w:val="00383056"/>
    <w:rsid w:val="003830DC"/>
    <w:rsid w:val="00383141"/>
    <w:rsid w:val="003831ED"/>
    <w:rsid w:val="003831FE"/>
    <w:rsid w:val="00383251"/>
    <w:rsid w:val="00383291"/>
    <w:rsid w:val="00383483"/>
    <w:rsid w:val="003834C3"/>
    <w:rsid w:val="003834D9"/>
    <w:rsid w:val="003834DC"/>
    <w:rsid w:val="00383731"/>
    <w:rsid w:val="00383812"/>
    <w:rsid w:val="0038394F"/>
    <w:rsid w:val="0038398B"/>
    <w:rsid w:val="00383B2A"/>
    <w:rsid w:val="00383B7B"/>
    <w:rsid w:val="00383CA5"/>
    <w:rsid w:val="00383D4B"/>
    <w:rsid w:val="00383DDB"/>
    <w:rsid w:val="00383E70"/>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1C4"/>
    <w:rsid w:val="00385277"/>
    <w:rsid w:val="003852CC"/>
    <w:rsid w:val="003852D9"/>
    <w:rsid w:val="0038556E"/>
    <w:rsid w:val="0038559E"/>
    <w:rsid w:val="0038565C"/>
    <w:rsid w:val="00385740"/>
    <w:rsid w:val="00385823"/>
    <w:rsid w:val="0038594A"/>
    <w:rsid w:val="00385BD7"/>
    <w:rsid w:val="00385C62"/>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A5"/>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6F"/>
    <w:rsid w:val="00391095"/>
    <w:rsid w:val="003910F4"/>
    <w:rsid w:val="0039122C"/>
    <w:rsid w:val="00391246"/>
    <w:rsid w:val="0039124D"/>
    <w:rsid w:val="003913A7"/>
    <w:rsid w:val="00391446"/>
    <w:rsid w:val="003914C2"/>
    <w:rsid w:val="003914F4"/>
    <w:rsid w:val="0039150B"/>
    <w:rsid w:val="00391804"/>
    <w:rsid w:val="0039198D"/>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8A4"/>
    <w:rsid w:val="003928D8"/>
    <w:rsid w:val="00392915"/>
    <w:rsid w:val="00392A90"/>
    <w:rsid w:val="00392B41"/>
    <w:rsid w:val="00392C4F"/>
    <w:rsid w:val="00392D61"/>
    <w:rsid w:val="00392DB8"/>
    <w:rsid w:val="00392EA7"/>
    <w:rsid w:val="00393021"/>
    <w:rsid w:val="003931F0"/>
    <w:rsid w:val="00393326"/>
    <w:rsid w:val="00393555"/>
    <w:rsid w:val="00393575"/>
    <w:rsid w:val="003936DA"/>
    <w:rsid w:val="003939EF"/>
    <w:rsid w:val="00393A4A"/>
    <w:rsid w:val="00393A72"/>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A6"/>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696"/>
    <w:rsid w:val="0039678D"/>
    <w:rsid w:val="003967DE"/>
    <w:rsid w:val="00396B70"/>
    <w:rsid w:val="003971C9"/>
    <w:rsid w:val="0039732F"/>
    <w:rsid w:val="00397409"/>
    <w:rsid w:val="00397426"/>
    <w:rsid w:val="003974A9"/>
    <w:rsid w:val="0039765D"/>
    <w:rsid w:val="00397682"/>
    <w:rsid w:val="00397769"/>
    <w:rsid w:val="003978A0"/>
    <w:rsid w:val="003978B8"/>
    <w:rsid w:val="003978C9"/>
    <w:rsid w:val="003978E6"/>
    <w:rsid w:val="00397950"/>
    <w:rsid w:val="003979FF"/>
    <w:rsid w:val="00397B96"/>
    <w:rsid w:val="00397B9B"/>
    <w:rsid w:val="00397C89"/>
    <w:rsid w:val="00397D2F"/>
    <w:rsid w:val="00397EA1"/>
    <w:rsid w:val="00397F02"/>
    <w:rsid w:val="00397FF4"/>
    <w:rsid w:val="003A0306"/>
    <w:rsid w:val="003A030C"/>
    <w:rsid w:val="003A0311"/>
    <w:rsid w:val="003A0419"/>
    <w:rsid w:val="003A04E0"/>
    <w:rsid w:val="003A04F6"/>
    <w:rsid w:val="003A063C"/>
    <w:rsid w:val="003A0715"/>
    <w:rsid w:val="003A0736"/>
    <w:rsid w:val="003A07E8"/>
    <w:rsid w:val="003A07F5"/>
    <w:rsid w:val="003A0894"/>
    <w:rsid w:val="003A090C"/>
    <w:rsid w:val="003A09A3"/>
    <w:rsid w:val="003A0E93"/>
    <w:rsid w:val="003A1109"/>
    <w:rsid w:val="003A1135"/>
    <w:rsid w:val="003A1293"/>
    <w:rsid w:val="003A1341"/>
    <w:rsid w:val="003A136A"/>
    <w:rsid w:val="003A1473"/>
    <w:rsid w:val="003A14B0"/>
    <w:rsid w:val="003A162C"/>
    <w:rsid w:val="003A166D"/>
    <w:rsid w:val="003A19E0"/>
    <w:rsid w:val="003A1A47"/>
    <w:rsid w:val="003A1B33"/>
    <w:rsid w:val="003A1BAB"/>
    <w:rsid w:val="003A1DD5"/>
    <w:rsid w:val="003A2019"/>
    <w:rsid w:val="003A20FB"/>
    <w:rsid w:val="003A229B"/>
    <w:rsid w:val="003A22BE"/>
    <w:rsid w:val="003A23FB"/>
    <w:rsid w:val="003A243F"/>
    <w:rsid w:val="003A24E3"/>
    <w:rsid w:val="003A261D"/>
    <w:rsid w:val="003A2647"/>
    <w:rsid w:val="003A264D"/>
    <w:rsid w:val="003A271C"/>
    <w:rsid w:val="003A298A"/>
    <w:rsid w:val="003A2B1D"/>
    <w:rsid w:val="003A2C70"/>
    <w:rsid w:val="003A2D36"/>
    <w:rsid w:val="003A2D39"/>
    <w:rsid w:val="003A2F85"/>
    <w:rsid w:val="003A2F8A"/>
    <w:rsid w:val="003A2FE7"/>
    <w:rsid w:val="003A3290"/>
    <w:rsid w:val="003A332F"/>
    <w:rsid w:val="003A3340"/>
    <w:rsid w:val="003A3436"/>
    <w:rsid w:val="003A357D"/>
    <w:rsid w:val="003A362C"/>
    <w:rsid w:val="003A3640"/>
    <w:rsid w:val="003A3697"/>
    <w:rsid w:val="003A378B"/>
    <w:rsid w:val="003A3A91"/>
    <w:rsid w:val="003A3D2A"/>
    <w:rsid w:val="003A3D36"/>
    <w:rsid w:val="003A3F31"/>
    <w:rsid w:val="003A4047"/>
    <w:rsid w:val="003A42BB"/>
    <w:rsid w:val="003A4372"/>
    <w:rsid w:val="003A437B"/>
    <w:rsid w:val="003A44CA"/>
    <w:rsid w:val="003A45FB"/>
    <w:rsid w:val="003A47C8"/>
    <w:rsid w:val="003A48FC"/>
    <w:rsid w:val="003A4981"/>
    <w:rsid w:val="003A49AB"/>
    <w:rsid w:val="003A4B8B"/>
    <w:rsid w:val="003A4C61"/>
    <w:rsid w:val="003A4E39"/>
    <w:rsid w:val="003A4E82"/>
    <w:rsid w:val="003A4FCD"/>
    <w:rsid w:val="003A505B"/>
    <w:rsid w:val="003A506C"/>
    <w:rsid w:val="003A512D"/>
    <w:rsid w:val="003A5358"/>
    <w:rsid w:val="003A567A"/>
    <w:rsid w:val="003A5901"/>
    <w:rsid w:val="003A590E"/>
    <w:rsid w:val="003A5970"/>
    <w:rsid w:val="003A5B29"/>
    <w:rsid w:val="003A5C3F"/>
    <w:rsid w:val="003A5D2E"/>
    <w:rsid w:val="003A5D3A"/>
    <w:rsid w:val="003A5D7E"/>
    <w:rsid w:val="003A5E98"/>
    <w:rsid w:val="003A5EF9"/>
    <w:rsid w:val="003A5F62"/>
    <w:rsid w:val="003A6066"/>
    <w:rsid w:val="003A62D0"/>
    <w:rsid w:val="003A6330"/>
    <w:rsid w:val="003A6339"/>
    <w:rsid w:val="003A6344"/>
    <w:rsid w:val="003A6544"/>
    <w:rsid w:val="003A6574"/>
    <w:rsid w:val="003A6773"/>
    <w:rsid w:val="003A67EA"/>
    <w:rsid w:val="003A6832"/>
    <w:rsid w:val="003A6959"/>
    <w:rsid w:val="003A6B90"/>
    <w:rsid w:val="003A6BC9"/>
    <w:rsid w:val="003A6F58"/>
    <w:rsid w:val="003A709D"/>
    <w:rsid w:val="003A70CC"/>
    <w:rsid w:val="003A70F6"/>
    <w:rsid w:val="003A7239"/>
    <w:rsid w:val="003A728E"/>
    <w:rsid w:val="003A748F"/>
    <w:rsid w:val="003A7513"/>
    <w:rsid w:val="003A752C"/>
    <w:rsid w:val="003A762E"/>
    <w:rsid w:val="003A76A9"/>
    <w:rsid w:val="003A7747"/>
    <w:rsid w:val="003A7932"/>
    <w:rsid w:val="003A7B7E"/>
    <w:rsid w:val="003A7BEE"/>
    <w:rsid w:val="003A7D76"/>
    <w:rsid w:val="003A7F6B"/>
    <w:rsid w:val="003A7FBB"/>
    <w:rsid w:val="003A7FD4"/>
    <w:rsid w:val="003B003E"/>
    <w:rsid w:val="003B0088"/>
    <w:rsid w:val="003B0271"/>
    <w:rsid w:val="003B0299"/>
    <w:rsid w:val="003B02FB"/>
    <w:rsid w:val="003B04B8"/>
    <w:rsid w:val="003B0901"/>
    <w:rsid w:val="003B0A63"/>
    <w:rsid w:val="003B0B36"/>
    <w:rsid w:val="003B0B4D"/>
    <w:rsid w:val="003B0D51"/>
    <w:rsid w:val="003B0EA3"/>
    <w:rsid w:val="003B101E"/>
    <w:rsid w:val="003B1046"/>
    <w:rsid w:val="003B112E"/>
    <w:rsid w:val="003B127A"/>
    <w:rsid w:val="003B139F"/>
    <w:rsid w:val="003B13D8"/>
    <w:rsid w:val="003B14B8"/>
    <w:rsid w:val="003B155B"/>
    <w:rsid w:val="003B1575"/>
    <w:rsid w:val="003B1593"/>
    <w:rsid w:val="003B16BF"/>
    <w:rsid w:val="003B180E"/>
    <w:rsid w:val="003B188F"/>
    <w:rsid w:val="003B1A84"/>
    <w:rsid w:val="003B1C76"/>
    <w:rsid w:val="003B1CC2"/>
    <w:rsid w:val="003B1F8C"/>
    <w:rsid w:val="003B1FE5"/>
    <w:rsid w:val="003B2010"/>
    <w:rsid w:val="003B21B1"/>
    <w:rsid w:val="003B22EA"/>
    <w:rsid w:val="003B237B"/>
    <w:rsid w:val="003B2475"/>
    <w:rsid w:val="003B24EE"/>
    <w:rsid w:val="003B2852"/>
    <w:rsid w:val="003B294F"/>
    <w:rsid w:val="003B29FF"/>
    <w:rsid w:val="003B2B79"/>
    <w:rsid w:val="003B2CAC"/>
    <w:rsid w:val="003B2E4E"/>
    <w:rsid w:val="003B2E9E"/>
    <w:rsid w:val="003B324F"/>
    <w:rsid w:val="003B332D"/>
    <w:rsid w:val="003B3491"/>
    <w:rsid w:val="003B361A"/>
    <w:rsid w:val="003B369E"/>
    <w:rsid w:val="003B38BE"/>
    <w:rsid w:val="003B39FB"/>
    <w:rsid w:val="003B3AF8"/>
    <w:rsid w:val="003B3C48"/>
    <w:rsid w:val="003B3CBA"/>
    <w:rsid w:val="003B3D57"/>
    <w:rsid w:val="003B4013"/>
    <w:rsid w:val="003B4159"/>
    <w:rsid w:val="003B418E"/>
    <w:rsid w:val="003B41E0"/>
    <w:rsid w:val="003B4365"/>
    <w:rsid w:val="003B440F"/>
    <w:rsid w:val="003B4426"/>
    <w:rsid w:val="003B4458"/>
    <w:rsid w:val="003B4482"/>
    <w:rsid w:val="003B49E3"/>
    <w:rsid w:val="003B4A14"/>
    <w:rsid w:val="003B4A74"/>
    <w:rsid w:val="003B4AA5"/>
    <w:rsid w:val="003B4DC1"/>
    <w:rsid w:val="003B4E41"/>
    <w:rsid w:val="003B4F95"/>
    <w:rsid w:val="003B4FC5"/>
    <w:rsid w:val="003B4FC8"/>
    <w:rsid w:val="003B543D"/>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22"/>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BDF"/>
    <w:rsid w:val="003C0C88"/>
    <w:rsid w:val="003C0C99"/>
    <w:rsid w:val="003C0C9E"/>
    <w:rsid w:val="003C0CDF"/>
    <w:rsid w:val="003C0D37"/>
    <w:rsid w:val="003C0D63"/>
    <w:rsid w:val="003C0E4D"/>
    <w:rsid w:val="003C10C3"/>
    <w:rsid w:val="003C11C7"/>
    <w:rsid w:val="003C12EA"/>
    <w:rsid w:val="003C13B8"/>
    <w:rsid w:val="003C1493"/>
    <w:rsid w:val="003C1527"/>
    <w:rsid w:val="003C16F1"/>
    <w:rsid w:val="003C174D"/>
    <w:rsid w:val="003C179D"/>
    <w:rsid w:val="003C1872"/>
    <w:rsid w:val="003C1882"/>
    <w:rsid w:val="003C19F0"/>
    <w:rsid w:val="003C1BFF"/>
    <w:rsid w:val="003C1D1B"/>
    <w:rsid w:val="003C1E00"/>
    <w:rsid w:val="003C1EC9"/>
    <w:rsid w:val="003C1FDF"/>
    <w:rsid w:val="003C2045"/>
    <w:rsid w:val="003C20D8"/>
    <w:rsid w:val="003C21D9"/>
    <w:rsid w:val="003C22E3"/>
    <w:rsid w:val="003C2312"/>
    <w:rsid w:val="003C2359"/>
    <w:rsid w:val="003C241F"/>
    <w:rsid w:val="003C24F0"/>
    <w:rsid w:val="003C2791"/>
    <w:rsid w:val="003C2793"/>
    <w:rsid w:val="003C279F"/>
    <w:rsid w:val="003C2973"/>
    <w:rsid w:val="003C2C9D"/>
    <w:rsid w:val="003C2E65"/>
    <w:rsid w:val="003C2F15"/>
    <w:rsid w:val="003C2FB0"/>
    <w:rsid w:val="003C2FD9"/>
    <w:rsid w:val="003C32DF"/>
    <w:rsid w:val="003C3380"/>
    <w:rsid w:val="003C33A7"/>
    <w:rsid w:val="003C3479"/>
    <w:rsid w:val="003C347B"/>
    <w:rsid w:val="003C3540"/>
    <w:rsid w:val="003C3751"/>
    <w:rsid w:val="003C37D5"/>
    <w:rsid w:val="003C389F"/>
    <w:rsid w:val="003C3B45"/>
    <w:rsid w:val="003C3B73"/>
    <w:rsid w:val="003C3B94"/>
    <w:rsid w:val="003C3BE7"/>
    <w:rsid w:val="003C3CA4"/>
    <w:rsid w:val="003C3EF9"/>
    <w:rsid w:val="003C4226"/>
    <w:rsid w:val="003C4250"/>
    <w:rsid w:val="003C449D"/>
    <w:rsid w:val="003C4862"/>
    <w:rsid w:val="003C4952"/>
    <w:rsid w:val="003C4AF7"/>
    <w:rsid w:val="003C4BCF"/>
    <w:rsid w:val="003C4C5E"/>
    <w:rsid w:val="003C4D16"/>
    <w:rsid w:val="003C4D8C"/>
    <w:rsid w:val="003C4E51"/>
    <w:rsid w:val="003C4E95"/>
    <w:rsid w:val="003C4F25"/>
    <w:rsid w:val="003C5153"/>
    <w:rsid w:val="003C5201"/>
    <w:rsid w:val="003C5253"/>
    <w:rsid w:val="003C5413"/>
    <w:rsid w:val="003C5434"/>
    <w:rsid w:val="003C54E2"/>
    <w:rsid w:val="003C5535"/>
    <w:rsid w:val="003C55AB"/>
    <w:rsid w:val="003C55F3"/>
    <w:rsid w:val="003C57EE"/>
    <w:rsid w:val="003C5A49"/>
    <w:rsid w:val="003C5BDA"/>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C7E75"/>
    <w:rsid w:val="003D023D"/>
    <w:rsid w:val="003D0240"/>
    <w:rsid w:val="003D02AA"/>
    <w:rsid w:val="003D0678"/>
    <w:rsid w:val="003D083C"/>
    <w:rsid w:val="003D0884"/>
    <w:rsid w:val="003D08D4"/>
    <w:rsid w:val="003D08E2"/>
    <w:rsid w:val="003D09C4"/>
    <w:rsid w:val="003D09DA"/>
    <w:rsid w:val="003D0A28"/>
    <w:rsid w:val="003D0A7F"/>
    <w:rsid w:val="003D0A97"/>
    <w:rsid w:val="003D0B9F"/>
    <w:rsid w:val="003D0D75"/>
    <w:rsid w:val="003D0E68"/>
    <w:rsid w:val="003D0E7B"/>
    <w:rsid w:val="003D1163"/>
    <w:rsid w:val="003D132C"/>
    <w:rsid w:val="003D13FD"/>
    <w:rsid w:val="003D151E"/>
    <w:rsid w:val="003D16A0"/>
    <w:rsid w:val="003D1727"/>
    <w:rsid w:val="003D19F2"/>
    <w:rsid w:val="003D1A09"/>
    <w:rsid w:val="003D1B0E"/>
    <w:rsid w:val="003D1C8B"/>
    <w:rsid w:val="003D1CC6"/>
    <w:rsid w:val="003D1E87"/>
    <w:rsid w:val="003D2050"/>
    <w:rsid w:val="003D20D3"/>
    <w:rsid w:val="003D20DB"/>
    <w:rsid w:val="003D2127"/>
    <w:rsid w:val="003D22D3"/>
    <w:rsid w:val="003D2339"/>
    <w:rsid w:val="003D234C"/>
    <w:rsid w:val="003D24E8"/>
    <w:rsid w:val="003D26AA"/>
    <w:rsid w:val="003D28C1"/>
    <w:rsid w:val="003D2911"/>
    <w:rsid w:val="003D2939"/>
    <w:rsid w:val="003D2A2B"/>
    <w:rsid w:val="003D2B53"/>
    <w:rsid w:val="003D2BF4"/>
    <w:rsid w:val="003D2D67"/>
    <w:rsid w:val="003D2E5D"/>
    <w:rsid w:val="003D2E8F"/>
    <w:rsid w:val="003D2F9F"/>
    <w:rsid w:val="003D3097"/>
    <w:rsid w:val="003D30F6"/>
    <w:rsid w:val="003D31BC"/>
    <w:rsid w:val="003D338D"/>
    <w:rsid w:val="003D33B9"/>
    <w:rsid w:val="003D34B4"/>
    <w:rsid w:val="003D34F2"/>
    <w:rsid w:val="003D376F"/>
    <w:rsid w:val="003D37C7"/>
    <w:rsid w:val="003D3883"/>
    <w:rsid w:val="003D3915"/>
    <w:rsid w:val="003D398B"/>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E28"/>
    <w:rsid w:val="003D4FB8"/>
    <w:rsid w:val="003D505E"/>
    <w:rsid w:val="003D509C"/>
    <w:rsid w:val="003D50AE"/>
    <w:rsid w:val="003D5176"/>
    <w:rsid w:val="003D52A8"/>
    <w:rsid w:val="003D52EE"/>
    <w:rsid w:val="003D545C"/>
    <w:rsid w:val="003D55D6"/>
    <w:rsid w:val="003D5717"/>
    <w:rsid w:val="003D57A5"/>
    <w:rsid w:val="003D5878"/>
    <w:rsid w:val="003D59A3"/>
    <w:rsid w:val="003D59FE"/>
    <w:rsid w:val="003D5B29"/>
    <w:rsid w:val="003D5C2E"/>
    <w:rsid w:val="003D5D2D"/>
    <w:rsid w:val="003D5E16"/>
    <w:rsid w:val="003D5FEC"/>
    <w:rsid w:val="003D609B"/>
    <w:rsid w:val="003D60D5"/>
    <w:rsid w:val="003D614F"/>
    <w:rsid w:val="003D6155"/>
    <w:rsid w:val="003D6242"/>
    <w:rsid w:val="003D6254"/>
    <w:rsid w:val="003D62E5"/>
    <w:rsid w:val="003D6369"/>
    <w:rsid w:val="003D63BA"/>
    <w:rsid w:val="003D645E"/>
    <w:rsid w:val="003D6585"/>
    <w:rsid w:val="003D680E"/>
    <w:rsid w:val="003D684A"/>
    <w:rsid w:val="003D6921"/>
    <w:rsid w:val="003D6968"/>
    <w:rsid w:val="003D6A17"/>
    <w:rsid w:val="003D6A22"/>
    <w:rsid w:val="003D6C38"/>
    <w:rsid w:val="003D6FBC"/>
    <w:rsid w:val="003D70E4"/>
    <w:rsid w:val="003D7183"/>
    <w:rsid w:val="003D7254"/>
    <w:rsid w:val="003D73AC"/>
    <w:rsid w:val="003D73D4"/>
    <w:rsid w:val="003D73E8"/>
    <w:rsid w:val="003D7562"/>
    <w:rsid w:val="003D776A"/>
    <w:rsid w:val="003D77CC"/>
    <w:rsid w:val="003D77EF"/>
    <w:rsid w:val="003D78E7"/>
    <w:rsid w:val="003D79E8"/>
    <w:rsid w:val="003D7BE4"/>
    <w:rsid w:val="003D7C2B"/>
    <w:rsid w:val="003D7D8E"/>
    <w:rsid w:val="003D7EA3"/>
    <w:rsid w:val="003D7EAB"/>
    <w:rsid w:val="003E0076"/>
    <w:rsid w:val="003E01E4"/>
    <w:rsid w:val="003E0436"/>
    <w:rsid w:val="003E0478"/>
    <w:rsid w:val="003E0494"/>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318"/>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7BF"/>
    <w:rsid w:val="003E28B8"/>
    <w:rsid w:val="003E2BE3"/>
    <w:rsid w:val="003E2BF4"/>
    <w:rsid w:val="003E2D0E"/>
    <w:rsid w:val="003E2D1A"/>
    <w:rsid w:val="003E2E7A"/>
    <w:rsid w:val="003E3173"/>
    <w:rsid w:val="003E327A"/>
    <w:rsid w:val="003E329F"/>
    <w:rsid w:val="003E34E1"/>
    <w:rsid w:val="003E3524"/>
    <w:rsid w:val="003E3731"/>
    <w:rsid w:val="003E37F2"/>
    <w:rsid w:val="003E3908"/>
    <w:rsid w:val="003E3A71"/>
    <w:rsid w:val="003E3A98"/>
    <w:rsid w:val="003E3B71"/>
    <w:rsid w:val="003E3B85"/>
    <w:rsid w:val="003E3C5B"/>
    <w:rsid w:val="003E3CB6"/>
    <w:rsid w:val="003E3D11"/>
    <w:rsid w:val="003E3DFA"/>
    <w:rsid w:val="003E3E94"/>
    <w:rsid w:val="003E40A9"/>
    <w:rsid w:val="003E40C9"/>
    <w:rsid w:val="003E41CD"/>
    <w:rsid w:val="003E428B"/>
    <w:rsid w:val="003E4345"/>
    <w:rsid w:val="003E43CC"/>
    <w:rsid w:val="003E469D"/>
    <w:rsid w:val="003E46D8"/>
    <w:rsid w:val="003E47A4"/>
    <w:rsid w:val="003E4882"/>
    <w:rsid w:val="003E48B1"/>
    <w:rsid w:val="003E49B9"/>
    <w:rsid w:val="003E4AA8"/>
    <w:rsid w:val="003E4C80"/>
    <w:rsid w:val="003E4CDB"/>
    <w:rsid w:val="003E4D9E"/>
    <w:rsid w:val="003E4E8E"/>
    <w:rsid w:val="003E4F03"/>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D7E"/>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9C"/>
    <w:rsid w:val="003F16E1"/>
    <w:rsid w:val="003F1B6D"/>
    <w:rsid w:val="003F1D73"/>
    <w:rsid w:val="003F1E0F"/>
    <w:rsid w:val="003F1F82"/>
    <w:rsid w:val="003F1F9E"/>
    <w:rsid w:val="003F20C3"/>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B86"/>
    <w:rsid w:val="003F2D8C"/>
    <w:rsid w:val="003F2E0B"/>
    <w:rsid w:val="003F2E9B"/>
    <w:rsid w:val="003F2F04"/>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4E"/>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0AA"/>
    <w:rsid w:val="003F5305"/>
    <w:rsid w:val="003F536B"/>
    <w:rsid w:val="003F53BE"/>
    <w:rsid w:val="003F540F"/>
    <w:rsid w:val="003F547D"/>
    <w:rsid w:val="003F54DB"/>
    <w:rsid w:val="003F5660"/>
    <w:rsid w:val="003F56B3"/>
    <w:rsid w:val="003F56DC"/>
    <w:rsid w:val="003F585E"/>
    <w:rsid w:val="003F586D"/>
    <w:rsid w:val="003F58A3"/>
    <w:rsid w:val="003F58CF"/>
    <w:rsid w:val="003F5B24"/>
    <w:rsid w:val="003F5B6B"/>
    <w:rsid w:val="003F5BD6"/>
    <w:rsid w:val="003F5FEE"/>
    <w:rsid w:val="003F60EF"/>
    <w:rsid w:val="003F612D"/>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3A"/>
    <w:rsid w:val="003F6D6D"/>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1FA"/>
    <w:rsid w:val="004003B2"/>
    <w:rsid w:val="004003D4"/>
    <w:rsid w:val="004003FE"/>
    <w:rsid w:val="00400427"/>
    <w:rsid w:val="004004CF"/>
    <w:rsid w:val="004006F7"/>
    <w:rsid w:val="0040088E"/>
    <w:rsid w:val="004008D0"/>
    <w:rsid w:val="0040097B"/>
    <w:rsid w:val="00400B1C"/>
    <w:rsid w:val="00400BE8"/>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850"/>
    <w:rsid w:val="0040292D"/>
    <w:rsid w:val="00402C2D"/>
    <w:rsid w:val="00402C4E"/>
    <w:rsid w:val="00402D24"/>
    <w:rsid w:val="00402EAA"/>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692"/>
    <w:rsid w:val="004048E1"/>
    <w:rsid w:val="0040495B"/>
    <w:rsid w:val="00404AE9"/>
    <w:rsid w:val="00404B9D"/>
    <w:rsid w:val="00404E54"/>
    <w:rsid w:val="004050D0"/>
    <w:rsid w:val="00405115"/>
    <w:rsid w:val="00405194"/>
    <w:rsid w:val="00405268"/>
    <w:rsid w:val="00405495"/>
    <w:rsid w:val="0040556C"/>
    <w:rsid w:val="00405635"/>
    <w:rsid w:val="00405676"/>
    <w:rsid w:val="00405707"/>
    <w:rsid w:val="0040571A"/>
    <w:rsid w:val="00405898"/>
    <w:rsid w:val="004058C0"/>
    <w:rsid w:val="00405970"/>
    <w:rsid w:val="00405A98"/>
    <w:rsid w:val="00405D95"/>
    <w:rsid w:val="00405E40"/>
    <w:rsid w:val="00405E7A"/>
    <w:rsid w:val="00405F90"/>
    <w:rsid w:val="004060CB"/>
    <w:rsid w:val="00406108"/>
    <w:rsid w:val="00406166"/>
    <w:rsid w:val="004061DE"/>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7A6"/>
    <w:rsid w:val="004079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C09"/>
    <w:rsid w:val="00410D50"/>
    <w:rsid w:val="00410F18"/>
    <w:rsid w:val="00410F1E"/>
    <w:rsid w:val="00411187"/>
    <w:rsid w:val="00411230"/>
    <w:rsid w:val="00411514"/>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9BF"/>
    <w:rsid w:val="00412A27"/>
    <w:rsid w:val="00412EB9"/>
    <w:rsid w:val="00412F3D"/>
    <w:rsid w:val="00412F8D"/>
    <w:rsid w:val="00412FA0"/>
    <w:rsid w:val="00412FD1"/>
    <w:rsid w:val="00413369"/>
    <w:rsid w:val="00413425"/>
    <w:rsid w:val="00413627"/>
    <w:rsid w:val="004139D7"/>
    <w:rsid w:val="00413B7A"/>
    <w:rsid w:val="00413B95"/>
    <w:rsid w:val="00413C0A"/>
    <w:rsid w:val="00413CC8"/>
    <w:rsid w:val="00413D65"/>
    <w:rsid w:val="0041402F"/>
    <w:rsid w:val="00414057"/>
    <w:rsid w:val="00414129"/>
    <w:rsid w:val="004141FA"/>
    <w:rsid w:val="00414307"/>
    <w:rsid w:val="004145AE"/>
    <w:rsid w:val="00414610"/>
    <w:rsid w:val="004146BE"/>
    <w:rsid w:val="00414727"/>
    <w:rsid w:val="004149B6"/>
    <w:rsid w:val="00414A95"/>
    <w:rsid w:val="00414F68"/>
    <w:rsid w:val="00414F79"/>
    <w:rsid w:val="00415038"/>
    <w:rsid w:val="0041517B"/>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DC5"/>
    <w:rsid w:val="00415E8A"/>
    <w:rsid w:val="00415EEF"/>
    <w:rsid w:val="00416011"/>
    <w:rsid w:val="0041608B"/>
    <w:rsid w:val="00416159"/>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962"/>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7AC"/>
    <w:rsid w:val="0042281B"/>
    <w:rsid w:val="004228B8"/>
    <w:rsid w:val="004228F5"/>
    <w:rsid w:val="00422951"/>
    <w:rsid w:val="00422979"/>
    <w:rsid w:val="004229B7"/>
    <w:rsid w:val="004229CF"/>
    <w:rsid w:val="00422A01"/>
    <w:rsid w:val="00422AC4"/>
    <w:rsid w:val="00422CF6"/>
    <w:rsid w:val="00422DB5"/>
    <w:rsid w:val="00422E86"/>
    <w:rsid w:val="0042307B"/>
    <w:rsid w:val="004232F0"/>
    <w:rsid w:val="00423326"/>
    <w:rsid w:val="00423332"/>
    <w:rsid w:val="004233B8"/>
    <w:rsid w:val="00423479"/>
    <w:rsid w:val="0042347A"/>
    <w:rsid w:val="00423726"/>
    <w:rsid w:val="0042375B"/>
    <w:rsid w:val="00423927"/>
    <w:rsid w:val="00423D90"/>
    <w:rsid w:val="00423DBE"/>
    <w:rsid w:val="00423E37"/>
    <w:rsid w:val="00423FF7"/>
    <w:rsid w:val="00424047"/>
    <w:rsid w:val="00424217"/>
    <w:rsid w:val="00424403"/>
    <w:rsid w:val="00424569"/>
    <w:rsid w:val="004247E0"/>
    <w:rsid w:val="00424A31"/>
    <w:rsid w:val="00424A33"/>
    <w:rsid w:val="00424C68"/>
    <w:rsid w:val="00424D58"/>
    <w:rsid w:val="00424EBE"/>
    <w:rsid w:val="0042521F"/>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16C"/>
    <w:rsid w:val="004262F8"/>
    <w:rsid w:val="00426442"/>
    <w:rsid w:val="0042654A"/>
    <w:rsid w:val="004266B1"/>
    <w:rsid w:val="004267F9"/>
    <w:rsid w:val="00426A93"/>
    <w:rsid w:val="00426BD0"/>
    <w:rsid w:val="00426C10"/>
    <w:rsid w:val="00426C72"/>
    <w:rsid w:val="00426CA6"/>
    <w:rsid w:val="00426DFA"/>
    <w:rsid w:val="00426E12"/>
    <w:rsid w:val="00426F36"/>
    <w:rsid w:val="00426F47"/>
    <w:rsid w:val="00427021"/>
    <w:rsid w:val="004270B4"/>
    <w:rsid w:val="004272DB"/>
    <w:rsid w:val="00427399"/>
    <w:rsid w:val="004273E6"/>
    <w:rsid w:val="00427650"/>
    <w:rsid w:val="004276D1"/>
    <w:rsid w:val="004276E3"/>
    <w:rsid w:val="00427701"/>
    <w:rsid w:val="004278B2"/>
    <w:rsid w:val="004279ED"/>
    <w:rsid w:val="00427A03"/>
    <w:rsid w:val="00427ADF"/>
    <w:rsid w:val="00427BBA"/>
    <w:rsid w:val="00427C6B"/>
    <w:rsid w:val="00427E1C"/>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8FB"/>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EF6"/>
    <w:rsid w:val="00432F8F"/>
    <w:rsid w:val="00432F9E"/>
    <w:rsid w:val="00433106"/>
    <w:rsid w:val="00433356"/>
    <w:rsid w:val="004334AC"/>
    <w:rsid w:val="004334AD"/>
    <w:rsid w:val="00433539"/>
    <w:rsid w:val="00433653"/>
    <w:rsid w:val="00433735"/>
    <w:rsid w:val="00433751"/>
    <w:rsid w:val="004337EE"/>
    <w:rsid w:val="00433A7D"/>
    <w:rsid w:val="00433B86"/>
    <w:rsid w:val="00433C6F"/>
    <w:rsid w:val="00433C82"/>
    <w:rsid w:val="00433D23"/>
    <w:rsid w:val="00433E82"/>
    <w:rsid w:val="00433F09"/>
    <w:rsid w:val="004342D1"/>
    <w:rsid w:val="0043453F"/>
    <w:rsid w:val="00434583"/>
    <w:rsid w:val="0043458D"/>
    <w:rsid w:val="00434717"/>
    <w:rsid w:val="00434754"/>
    <w:rsid w:val="004347BA"/>
    <w:rsid w:val="0043480E"/>
    <w:rsid w:val="00434819"/>
    <w:rsid w:val="00434919"/>
    <w:rsid w:val="00434A45"/>
    <w:rsid w:val="00434A56"/>
    <w:rsid w:val="00434AFE"/>
    <w:rsid w:val="00434B55"/>
    <w:rsid w:val="00434CC4"/>
    <w:rsid w:val="00434D46"/>
    <w:rsid w:val="00434D49"/>
    <w:rsid w:val="00434E61"/>
    <w:rsid w:val="00434EB3"/>
    <w:rsid w:val="00434EF9"/>
    <w:rsid w:val="00435063"/>
    <w:rsid w:val="00435066"/>
    <w:rsid w:val="00435248"/>
    <w:rsid w:val="0043524D"/>
    <w:rsid w:val="004352C7"/>
    <w:rsid w:val="004353B9"/>
    <w:rsid w:val="004353C1"/>
    <w:rsid w:val="0043542F"/>
    <w:rsid w:val="004355EB"/>
    <w:rsid w:val="00435602"/>
    <w:rsid w:val="00435631"/>
    <w:rsid w:val="004356FA"/>
    <w:rsid w:val="00435751"/>
    <w:rsid w:val="004359E7"/>
    <w:rsid w:val="00435A6E"/>
    <w:rsid w:val="00435B86"/>
    <w:rsid w:val="00435BC2"/>
    <w:rsid w:val="00435CCF"/>
    <w:rsid w:val="00436025"/>
    <w:rsid w:val="0043619E"/>
    <w:rsid w:val="0043621A"/>
    <w:rsid w:val="00436256"/>
    <w:rsid w:val="00436480"/>
    <w:rsid w:val="004367E9"/>
    <w:rsid w:val="00436A3B"/>
    <w:rsid w:val="00436C3D"/>
    <w:rsid w:val="00436D36"/>
    <w:rsid w:val="00436E2A"/>
    <w:rsid w:val="00436EEB"/>
    <w:rsid w:val="00436FDB"/>
    <w:rsid w:val="00437027"/>
    <w:rsid w:val="004371AB"/>
    <w:rsid w:val="0043737A"/>
    <w:rsid w:val="0043755F"/>
    <w:rsid w:val="0043757B"/>
    <w:rsid w:val="0043775E"/>
    <w:rsid w:val="004378BE"/>
    <w:rsid w:val="00437940"/>
    <w:rsid w:val="00437AB4"/>
    <w:rsid w:val="00437B0A"/>
    <w:rsid w:val="00437B76"/>
    <w:rsid w:val="00437C16"/>
    <w:rsid w:val="00437C99"/>
    <w:rsid w:val="00437CEE"/>
    <w:rsid w:val="00437E53"/>
    <w:rsid w:val="00437FB1"/>
    <w:rsid w:val="00437FF2"/>
    <w:rsid w:val="00440187"/>
    <w:rsid w:val="004402A7"/>
    <w:rsid w:val="00440335"/>
    <w:rsid w:val="0044035D"/>
    <w:rsid w:val="00440366"/>
    <w:rsid w:val="00440373"/>
    <w:rsid w:val="00440415"/>
    <w:rsid w:val="00440428"/>
    <w:rsid w:val="00440433"/>
    <w:rsid w:val="004404A8"/>
    <w:rsid w:val="00440540"/>
    <w:rsid w:val="00440581"/>
    <w:rsid w:val="0044064A"/>
    <w:rsid w:val="00440704"/>
    <w:rsid w:val="0044075F"/>
    <w:rsid w:val="00440BBD"/>
    <w:rsid w:val="00440EA5"/>
    <w:rsid w:val="00440F13"/>
    <w:rsid w:val="0044131C"/>
    <w:rsid w:val="004413A0"/>
    <w:rsid w:val="004413A9"/>
    <w:rsid w:val="0044142F"/>
    <w:rsid w:val="0044153F"/>
    <w:rsid w:val="004416F6"/>
    <w:rsid w:val="00441851"/>
    <w:rsid w:val="004418A8"/>
    <w:rsid w:val="00441974"/>
    <w:rsid w:val="00441FBC"/>
    <w:rsid w:val="00442128"/>
    <w:rsid w:val="0044213D"/>
    <w:rsid w:val="0044232C"/>
    <w:rsid w:val="00442369"/>
    <w:rsid w:val="0044241B"/>
    <w:rsid w:val="004425C2"/>
    <w:rsid w:val="004426FD"/>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CAB"/>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3C"/>
    <w:rsid w:val="00445853"/>
    <w:rsid w:val="004458D2"/>
    <w:rsid w:val="00445907"/>
    <w:rsid w:val="00445A3B"/>
    <w:rsid w:val="00445A8D"/>
    <w:rsid w:val="00445CFF"/>
    <w:rsid w:val="00445D4A"/>
    <w:rsid w:val="00445F3C"/>
    <w:rsid w:val="00446012"/>
    <w:rsid w:val="004462AF"/>
    <w:rsid w:val="0044639B"/>
    <w:rsid w:val="00446499"/>
    <w:rsid w:val="004465C1"/>
    <w:rsid w:val="0044662A"/>
    <w:rsid w:val="0044666E"/>
    <w:rsid w:val="0044682B"/>
    <w:rsid w:val="004468D6"/>
    <w:rsid w:val="00446920"/>
    <w:rsid w:val="00446F30"/>
    <w:rsid w:val="0044710C"/>
    <w:rsid w:val="00447195"/>
    <w:rsid w:val="0044722B"/>
    <w:rsid w:val="0044733E"/>
    <w:rsid w:val="0044738F"/>
    <w:rsid w:val="00447486"/>
    <w:rsid w:val="004476B4"/>
    <w:rsid w:val="0044778E"/>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A6A"/>
    <w:rsid w:val="00450BB9"/>
    <w:rsid w:val="00450C0E"/>
    <w:rsid w:val="00450D3B"/>
    <w:rsid w:val="00450EC5"/>
    <w:rsid w:val="00450F50"/>
    <w:rsid w:val="004515B3"/>
    <w:rsid w:val="004516F8"/>
    <w:rsid w:val="004517EF"/>
    <w:rsid w:val="004518D5"/>
    <w:rsid w:val="004518EE"/>
    <w:rsid w:val="004519BF"/>
    <w:rsid w:val="00451B06"/>
    <w:rsid w:val="00451B3C"/>
    <w:rsid w:val="00451BEB"/>
    <w:rsid w:val="00451BFE"/>
    <w:rsid w:val="00451D93"/>
    <w:rsid w:val="00451F31"/>
    <w:rsid w:val="00452092"/>
    <w:rsid w:val="004520A8"/>
    <w:rsid w:val="00452133"/>
    <w:rsid w:val="00452616"/>
    <w:rsid w:val="004526EB"/>
    <w:rsid w:val="00452706"/>
    <w:rsid w:val="0045276A"/>
    <w:rsid w:val="004527C0"/>
    <w:rsid w:val="00452A80"/>
    <w:rsid w:val="00452B78"/>
    <w:rsid w:val="00452BAD"/>
    <w:rsid w:val="00452FB5"/>
    <w:rsid w:val="0045302D"/>
    <w:rsid w:val="0045312A"/>
    <w:rsid w:val="004531DD"/>
    <w:rsid w:val="0045332F"/>
    <w:rsid w:val="00453541"/>
    <w:rsid w:val="0045357A"/>
    <w:rsid w:val="00453819"/>
    <w:rsid w:val="00453871"/>
    <w:rsid w:val="004538B8"/>
    <w:rsid w:val="004539A3"/>
    <w:rsid w:val="00453A46"/>
    <w:rsid w:val="00453A93"/>
    <w:rsid w:val="00453B56"/>
    <w:rsid w:val="00453BB6"/>
    <w:rsid w:val="00453C24"/>
    <w:rsid w:val="00453CC8"/>
    <w:rsid w:val="00453D95"/>
    <w:rsid w:val="00453DC8"/>
    <w:rsid w:val="00453DEF"/>
    <w:rsid w:val="004543E4"/>
    <w:rsid w:val="004544D7"/>
    <w:rsid w:val="004547BE"/>
    <w:rsid w:val="0045481B"/>
    <w:rsid w:val="004548B3"/>
    <w:rsid w:val="004548E5"/>
    <w:rsid w:val="004549A3"/>
    <w:rsid w:val="00454A14"/>
    <w:rsid w:val="00454AF7"/>
    <w:rsid w:val="00454B76"/>
    <w:rsid w:val="00454BD3"/>
    <w:rsid w:val="00454C4E"/>
    <w:rsid w:val="00454CFD"/>
    <w:rsid w:val="00454E72"/>
    <w:rsid w:val="00454F08"/>
    <w:rsid w:val="00454FB1"/>
    <w:rsid w:val="00455001"/>
    <w:rsid w:val="00455099"/>
    <w:rsid w:val="00455105"/>
    <w:rsid w:val="00455286"/>
    <w:rsid w:val="00455420"/>
    <w:rsid w:val="0045549F"/>
    <w:rsid w:val="0045552A"/>
    <w:rsid w:val="00455557"/>
    <w:rsid w:val="00455707"/>
    <w:rsid w:val="00455AB1"/>
    <w:rsid w:val="00455B4F"/>
    <w:rsid w:val="00455C09"/>
    <w:rsid w:val="00455C7F"/>
    <w:rsid w:val="00455CC2"/>
    <w:rsid w:val="00455E17"/>
    <w:rsid w:val="00455F61"/>
    <w:rsid w:val="00456114"/>
    <w:rsid w:val="004561E2"/>
    <w:rsid w:val="0045639F"/>
    <w:rsid w:val="00456440"/>
    <w:rsid w:val="00456517"/>
    <w:rsid w:val="00456784"/>
    <w:rsid w:val="00456971"/>
    <w:rsid w:val="004569C9"/>
    <w:rsid w:val="00456B9B"/>
    <w:rsid w:val="00456EFA"/>
    <w:rsid w:val="004570FE"/>
    <w:rsid w:val="0045739C"/>
    <w:rsid w:val="0045742D"/>
    <w:rsid w:val="00457560"/>
    <w:rsid w:val="004575A1"/>
    <w:rsid w:val="004575DD"/>
    <w:rsid w:val="004575E4"/>
    <w:rsid w:val="004575EA"/>
    <w:rsid w:val="004576DF"/>
    <w:rsid w:val="00457709"/>
    <w:rsid w:val="0045770B"/>
    <w:rsid w:val="00457771"/>
    <w:rsid w:val="004578EF"/>
    <w:rsid w:val="0045799B"/>
    <w:rsid w:val="00457C3B"/>
    <w:rsid w:val="00457C5E"/>
    <w:rsid w:val="00457D63"/>
    <w:rsid w:val="00457DDC"/>
    <w:rsid w:val="00457E82"/>
    <w:rsid w:val="00457F98"/>
    <w:rsid w:val="004600DE"/>
    <w:rsid w:val="004601CB"/>
    <w:rsid w:val="0046026D"/>
    <w:rsid w:val="0046027A"/>
    <w:rsid w:val="00460295"/>
    <w:rsid w:val="00460300"/>
    <w:rsid w:val="00460442"/>
    <w:rsid w:val="00460580"/>
    <w:rsid w:val="004605CC"/>
    <w:rsid w:val="004605F2"/>
    <w:rsid w:val="00460610"/>
    <w:rsid w:val="0046072D"/>
    <w:rsid w:val="004608BE"/>
    <w:rsid w:val="004608CD"/>
    <w:rsid w:val="00460921"/>
    <w:rsid w:val="00460958"/>
    <w:rsid w:val="00460AF4"/>
    <w:rsid w:val="00460B0D"/>
    <w:rsid w:val="00460C73"/>
    <w:rsid w:val="00460CE9"/>
    <w:rsid w:val="00460F27"/>
    <w:rsid w:val="00460F52"/>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39"/>
    <w:rsid w:val="00463879"/>
    <w:rsid w:val="004638D8"/>
    <w:rsid w:val="0046390F"/>
    <w:rsid w:val="00463A8C"/>
    <w:rsid w:val="00463AE8"/>
    <w:rsid w:val="00463C3A"/>
    <w:rsid w:val="00463C86"/>
    <w:rsid w:val="00463D2D"/>
    <w:rsid w:val="00463F40"/>
    <w:rsid w:val="00463F45"/>
    <w:rsid w:val="00463FEA"/>
    <w:rsid w:val="0046423B"/>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CFE"/>
    <w:rsid w:val="00464D2E"/>
    <w:rsid w:val="00464DD1"/>
    <w:rsid w:val="00464EE0"/>
    <w:rsid w:val="004650EB"/>
    <w:rsid w:val="00465379"/>
    <w:rsid w:val="00465393"/>
    <w:rsid w:val="00465461"/>
    <w:rsid w:val="00465467"/>
    <w:rsid w:val="00465504"/>
    <w:rsid w:val="00465545"/>
    <w:rsid w:val="00465573"/>
    <w:rsid w:val="00465577"/>
    <w:rsid w:val="004656B8"/>
    <w:rsid w:val="004658C3"/>
    <w:rsid w:val="00465AF0"/>
    <w:rsid w:val="00465B34"/>
    <w:rsid w:val="00465B38"/>
    <w:rsid w:val="00465B61"/>
    <w:rsid w:val="00465BDE"/>
    <w:rsid w:val="00465DBC"/>
    <w:rsid w:val="00465E15"/>
    <w:rsid w:val="00465E86"/>
    <w:rsid w:val="00465EB3"/>
    <w:rsid w:val="00465F52"/>
    <w:rsid w:val="0046601A"/>
    <w:rsid w:val="004662D3"/>
    <w:rsid w:val="0046645E"/>
    <w:rsid w:val="0046647F"/>
    <w:rsid w:val="004664EC"/>
    <w:rsid w:val="00466573"/>
    <w:rsid w:val="0046668C"/>
    <w:rsid w:val="00466B3E"/>
    <w:rsid w:val="00466FB8"/>
    <w:rsid w:val="00467103"/>
    <w:rsid w:val="0046712D"/>
    <w:rsid w:val="00467281"/>
    <w:rsid w:val="0046730B"/>
    <w:rsid w:val="00467640"/>
    <w:rsid w:val="004676D2"/>
    <w:rsid w:val="00467838"/>
    <w:rsid w:val="004678B3"/>
    <w:rsid w:val="0046791F"/>
    <w:rsid w:val="00467BDF"/>
    <w:rsid w:val="00467DC0"/>
    <w:rsid w:val="00467DD7"/>
    <w:rsid w:val="00467F97"/>
    <w:rsid w:val="00467F9B"/>
    <w:rsid w:val="00470136"/>
    <w:rsid w:val="00470204"/>
    <w:rsid w:val="0047041E"/>
    <w:rsid w:val="004704B4"/>
    <w:rsid w:val="00470594"/>
    <w:rsid w:val="004706FD"/>
    <w:rsid w:val="00470750"/>
    <w:rsid w:val="0047079E"/>
    <w:rsid w:val="004707DE"/>
    <w:rsid w:val="0047088D"/>
    <w:rsid w:val="00470893"/>
    <w:rsid w:val="004708BB"/>
    <w:rsid w:val="004708E2"/>
    <w:rsid w:val="00470929"/>
    <w:rsid w:val="004709D0"/>
    <w:rsid w:val="004709EF"/>
    <w:rsid w:val="004709FC"/>
    <w:rsid w:val="00470BF1"/>
    <w:rsid w:val="00470CFF"/>
    <w:rsid w:val="00470E35"/>
    <w:rsid w:val="00470E47"/>
    <w:rsid w:val="00470FB2"/>
    <w:rsid w:val="00471244"/>
    <w:rsid w:val="004712E5"/>
    <w:rsid w:val="004715F5"/>
    <w:rsid w:val="0047166D"/>
    <w:rsid w:val="0047167C"/>
    <w:rsid w:val="00471709"/>
    <w:rsid w:val="00471856"/>
    <w:rsid w:val="00471957"/>
    <w:rsid w:val="004719A1"/>
    <w:rsid w:val="00471C83"/>
    <w:rsid w:val="00471D3E"/>
    <w:rsid w:val="00471DB0"/>
    <w:rsid w:val="00471EB6"/>
    <w:rsid w:val="00471EBC"/>
    <w:rsid w:val="00471F29"/>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0BF"/>
    <w:rsid w:val="004739E0"/>
    <w:rsid w:val="00473A94"/>
    <w:rsid w:val="00473CBF"/>
    <w:rsid w:val="00473D42"/>
    <w:rsid w:val="00473E9A"/>
    <w:rsid w:val="00473F5F"/>
    <w:rsid w:val="00474085"/>
    <w:rsid w:val="0047410D"/>
    <w:rsid w:val="00474792"/>
    <w:rsid w:val="0047483F"/>
    <w:rsid w:val="004749DF"/>
    <w:rsid w:val="004749EB"/>
    <w:rsid w:val="00474A57"/>
    <w:rsid w:val="00474B6C"/>
    <w:rsid w:val="00474EB9"/>
    <w:rsid w:val="00474FB4"/>
    <w:rsid w:val="00475036"/>
    <w:rsid w:val="004750C0"/>
    <w:rsid w:val="00475131"/>
    <w:rsid w:val="004751C5"/>
    <w:rsid w:val="00475260"/>
    <w:rsid w:val="004752EF"/>
    <w:rsid w:val="00475368"/>
    <w:rsid w:val="004755A5"/>
    <w:rsid w:val="004755CC"/>
    <w:rsid w:val="004755D5"/>
    <w:rsid w:val="0047571E"/>
    <w:rsid w:val="0047574D"/>
    <w:rsid w:val="004758C0"/>
    <w:rsid w:val="004759BE"/>
    <w:rsid w:val="004759EB"/>
    <w:rsid w:val="00475A1B"/>
    <w:rsid w:val="00475A4B"/>
    <w:rsid w:val="00475C9D"/>
    <w:rsid w:val="00475D3E"/>
    <w:rsid w:val="00475DAF"/>
    <w:rsid w:val="00475E3F"/>
    <w:rsid w:val="00475E48"/>
    <w:rsid w:val="00475E50"/>
    <w:rsid w:val="00475F90"/>
    <w:rsid w:val="00475FDD"/>
    <w:rsid w:val="0047625F"/>
    <w:rsid w:val="004762AA"/>
    <w:rsid w:val="004762F1"/>
    <w:rsid w:val="0047669A"/>
    <w:rsid w:val="004766A5"/>
    <w:rsid w:val="0047674A"/>
    <w:rsid w:val="00476B35"/>
    <w:rsid w:val="00476B80"/>
    <w:rsid w:val="00476BD1"/>
    <w:rsid w:val="00476D52"/>
    <w:rsid w:val="00476D8B"/>
    <w:rsid w:val="00476DFA"/>
    <w:rsid w:val="00476EAE"/>
    <w:rsid w:val="00476F23"/>
    <w:rsid w:val="0047703C"/>
    <w:rsid w:val="00477064"/>
    <w:rsid w:val="004772B6"/>
    <w:rsid w:val="00477464"/>
    <w:rsid w:val="004774C5"/>
    <w:rsid w:val="004774D9"/>
    <w:rsid w:val="004775ED"/>
    <w:rsid w:val="004776C2"/>
    <w:rsid w:val="004777C7"/>
    <w:rsid w:val="00477A6D"/>
    <w:rsid w:val="00477B19"/>
    <w:rsid w:val="00477B5D"/>
    <w:rsid w:val="00477C30"/>
    <w:rsid w:val="00477C91"/>
    <w:rsid w:val="00477D1B"/>
    <w:rsid w:val="00477E67"/>
    <w:rsid w:val="00477EB4"/>
    <w:rsid w:val="00477FBA"/>
    <w:rsid w:val="00480049"/>
    <w:rsid w:val="004801FB"/>
    <w:rsid w:val="00480239"/>
    <w:rsid w:val="00480249"/>
    <w:rsid w:val="00480266"/>
    <w:rsid w:val="004803A9"/>
    <w:rsid w:val="004803DC"/>
    <w:rsid w:val="004803E9"/>
    <w:rsid w:val="004805D8"/>
    <w:rsid w:val="004807B6"/>
    <w:rsid w:val="004807D5"/>
    <w:rsid w:val="00480A94"/>
    <w:rsid w:val="00480ACE"/>
    <w:rsid w:val="00480AE8"/>
    <w:rsid w:val="00480B03"/>
    <w:rsid w:val="00480C23"/>
    <w:rsid w:val="00480C50"/>
    <w:rsid w:val="00480CA9"/>
    <w:rsid w:val="00480ED9"/>
    <w:rsid w:val="00481064"/>
    <w:rsid w:val="004810EC"/>
    <w:rsid w:val="00481188"/>
    <w:rsid w:val="00481395"/>
    <w:rsid w:val="004813C4"/>
    <w:rsid w:val="004814F6"/>
    <w:rsid w:val="00481607"/>
    <w:rsid w:val="0048192E"/>
    <w:rsid w:val="0048198C"/>
    <w:rsid w:val="00481B3C"/>
    <w:rsid w:val="00481BD6"/>
    <w:rsid w:val="00481CE2"/>
    <w:rsid w:val="00481E4F"/>
    <w:rsid w:val="004820B4"/>
    <w:rsid w:val="004820D0"/>
    <w:rsid w:val="00482172"/>
    <w:rsid w:val="0048220F"/>
    <w:rsid w:val="00482389"/>
    <w:rsid w:val="00482518"/>
    <w:rsid w:val="00482915"/>
    <w:rsid w:val="00482943"/>
    <w:rsid w:val="00482A75"/>
    <w:rsid w:val="00482ADC"/>
    <w:rsid w:val="00482B1F"/>
    <w:rsid w:val="00482BAD"/>
    <w:rsid w:val="00482E5C"/>
    <w:rsid w:val="0048304C"/>
    <w:rsid w:val="0048310A"/>
    <w:rsid w:val="004833DB"/>
    <w:rsid w:val="0048351D"/>
    <w:rsid w:val="004835E4"/>
    <w:rsid w:val="00483805"/>
    <w:rsid w:val="004838E1"/>
    <w:rsid w:val="00483B58"/>
    <w:rsid w:val="00483D11"/>
    <w:rsid w:val="00483D20"/>
    <w:rsid w:val="00483D3C"/>
    <w:rsid w:val="00483E75"/>
    <w:rsid w:val="00483F49"/>
    <w:rsid w:val="00483FA7"/>
    <w:rsid w:val="0048406D"/>
    <w:rsid w:val="004840FB"/>
    <w:rsid w:val="0048410E"/>
    <w:rsid w:val="0048416D"/>
    <w:rsid w:val="004841C4"/>
    <w:rsid w:val="004841C8"/>
    <w:rsid w:val="00484641"/>
    <w:rsid w:val="0048482E"/>
    <w:rsid w:val="004848FD"/>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D21"/>
    <w:rsid w:val="00485E8A"/>
    <w:rsid w:val="00485F15"/>
    <w:rsid w:val="0048620B"/>
    <w:rsid w:val="00486267"/>
    <w:rsid w:val="004862DE"/>
    <w:rsid w:val="0048666A"/>
    <w:rsid w:val="004866AF"/>
    <w:rsid w:val="0048673C"/>
    <w:rsid w:val="00486CC1"/>
    <w:rsid w:val="00486CF2"/>
    <w:rsid w:val="00486D13"/>
    <w:rsid w:val="00486E06"/>
    <w:rsid w:val="00486E3D"/>
    <w:rsid w:val="00486EC5"/>
    <w:rsid w:val="00486FF7"/>
    <w:rsid w:val="00487029"/>
    <w:rsid w:val="00487308"/>
    <w:rsid w:val="00487442"/>
    <w:rsid w:val="0048765A"/>
    <w:rsid w:val="00487694"/>
    <w:rsid w:val="00487701"/>
    <w:rsid w:val="0048774E"/>
    <w:rsid w:val="004879FA"/>
    <w:rsid w:val="00487A68"/>
    <w:rsid w:val="00487BB8"/>
    <w:rsid w:val="00487D7B"/>
    <w:rsid w:val="00487E20"/>
    <w:rsid w:val="00487F28"/>
    <w:rsid w:val="00490195"/>
    <w:rsid w:val="00490225"/>
    <w:rsid w:val="0049023D"/>
    <w:rsid w:val="0049033A"/>
    <w:rsid w:val="00490499"/>
    <w:rsid w:val="004905DA"/>
    <w:rsid w:val="004905EC"/>
    <w:rsid w:val="00490613"/>
    <w:rsid w:val="00490649"/>
    <w:rsid w:val="004906EF"/>
    <w:rsid w:val="00490737"/>
    <w:rsid w:val="0049073B"/>
    <w:rsid w:val="00490881"/>
    <w:rsid w:val="00490894"/>
    <w:rsid w:val="0049093B"/>
    <w:rsid w:val="004909D3"/>
    <w:rsid w:val="00490B13"/>
    <w:rsid w:val="00490B80"/>
    <w:rsid w:val="00490C8D"/>
    <w:rsid w:val="00490CB9"/>
    <w:rsid w:val="00490CC5"/>
    <w:rsid w:val="00490D59"/>
    <w:rsid w:val="00490DB6"/>
    <w:rsid w:val="00490E94"/>
    <w:rsid w:val="00490EE3"/>
    <w:rsid w:val="004911C6"/>
    <w:rsid w:val="004912F9"/>
    <w:rsid w:val="0049143D"/>
    <w:rsid w:val="0049149D"/>
    <w:rsid w:val="004914D4"/>
    <w:rsid w:val="00491547"/>
    <w:rsid w:val="0049154A"/>
    <w:rsid w:val="004916FE"/>
    <w:rsid w:val="004918A0"/>
    <w:rsid w:val="004919B7"/>
    <w:rsid w:val="00491A98"/>
    <w:rsid w:val="00491B1F"/>
    <w:rsid w:val="00491B71"/>
    <w:rsid w:val="00491EA7"/>
    <w:rsid w:val="00491EDF"/>
    <w:rsid w:val="00492042"/>
    <w:rsid w:val="004920BC"/>
    <w:rsid w:val="004920F4"/>
    <w:rsid w:val="00492131"/>
    <w:rsid w:val="004924E5"/>
    <w:rsid w:val="00492619"/>
    <w:rsid w:val="00492991"/>
    <w:rsid w:val="00492995"/>
    <w:rsid w:val="00492C63"/>
    <w:rsid w:val="00492CA9"/>
    <w:rsid w:val="00492F88"/>
    <w:rsid w:val="00493078"/>
    <w:rsid w:val="00493330"/>
    <w:rsid w:val="004933F9"/>
    <w:rsid w:val="0049345B"/>
    <w:rsid w:val="0049347E"/>
    <w:rsid w:val="0049349F"/>
    <w:rsid w:val="0049358A"/>
    <w:rsid w:val="004935A4"/>
    <w:rsid w:val="004937C0"/>
    <w:rsid w:val="00493988"/>
    <w:rsid w:val="00493D08"/>
    <w:rsid w:val="00493D31"/>
    <w:rsid w:val="00493D8E"/>
    <w:rsid w:val="00493DC0"/>
    <w:rsid w:val="00493DE6"/>
    <w:rsid w:val="00494005"/>
    <w:rsid w:val="004940EB"/>
    <w:rsid w:val="0049414A"/>
    <w:rsid w:val="00494240"/>
    <w:rsid w:val="004943C6"/>
    <w:rsid w:val="0049454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A60"/>
    <w:rsid w:val="00495B88"/>
    <w:rsid w:val="00495BD8"/>
    <w:rsid w:val="00495C0A"/>
    <w:rsid w:val="00495C65"/>
    <w:rsid w:val="00496102"/>
    <w:rsid w:val="00496181"/>
    <w:rsid w:val="0049619F"/>
    <w:rsid w:val="004961DB"/>
    <w:rsid w:val="00496267"/>
    <w:rsid w:val="00496349"/>
    <w:rsid w:val="00496480"/>
    <w:rsid w:val="004964DF"/>
    <w:rsid w:val="00496522"/>
    <w:rsid w:val="0049653E"/>
    <w:rsid w:val="0049655D"/>
    <w:rsid w:val="004965A3"/>
    <w:rsid w:val="00496668"/>
    <w:rsid w:val="0049682E"/>
    <w:rsid w:val="0049699B"/>
    <w:rsid w:val="004969DF"/>
    <w:rsid w:val="00496A3C"/>
    <w:rsid w:val="00496BEF"/>
    <w:rsid w:val="00497280"/>
    <w:rsid w:val="004976F0"/>
    <w:rsid w:val="0049792C"/>
    <w:rsid w:val="00497AE9"/>
    <w:rsid w:val="00497BEC"/>
    <w:rsid w:val="00497CB4"/>
    <w:rsid w:val="00497D29"/>
    <w:rsid w:val="00497ECC"/>
    <w:rsid w:val="00497EF8"/>
    <w:rsid w:val="00497F5F"/>
    <w:rsid w:val="004A0163"/>
    <w:rsid w:val="004A0184"/>
    <w:rsid w:val="004A01E1"/>
    <w:rsid w:val="004A039F"/>
    <w:rsid w:val="004A03BB"/>
    <w:rsid w:val="004A04DB"/>
    <w:rsid w:val="004A067F"/>
    <w:rsid w:val="004A06AF"/>
    <w:rsid w:val="004A087D"/>
    <w:rsid w:val="004A0A2D"/>
    <w:rsid w:val="004A0A78"/>
    <w:rsid w:val="004A0AD0"/>
    <w:rsid w:val="004A0AD6"/>
    <w:rsid w:val="004A0B6D"/>
    <w:rsid w:val="004A0C21"/>
    <w:rsid w:val="004A0DA7"/>
    <w:rsid w:val="004A0DBC"/>
    <w:rsid w:val="004A0E00"/>
    <w:rsid w:val="004A1315"/>
    <w:rsid w:val="004A14D8"/>
    <w:rsid w:val="004A15F7"/>
    <w:rsid w:val="004A1600"/>
    <w:rsid w:val="004A16F3"/>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57"/>
    <w:rsid w:val="004A28D4"/>
    <w:rsid w:val="004A2908"/>
    <w:rsid w:val="004A29E4"/>
    <w:rsid w:val="004A2AD4"/>
    <w:rsid w:val="004A2B20"/>
    <w:rsid w:val="004A2B3D"/>
    <w:rsid w:val="004A2BE1"/>
    <w:rsid w:val="004A2E44"/>
    <w:rsid w:val="004A2FC2"/>
    <w:rsid w:val="004A3016"/>
    <w:rsid w:val="004A30C6"/>
    <w:rsid w:val="004A30F7"/>
    <w:rsid w:val="004A313F"/>
    <w:rsid w:val="004A318B"/>
    <w:rsid w:val="004A366E"/>
    <w:rsid w:val="004A3691"/>
    <w:rsid w:val="004A36C0"/>
    <w:rsid w:val="004A370A"/>
    <w:rsid w:val="004A38FA"/>
    <w:rsid w:val="004A39E5"/>
    <w:rsid w:val="004A3AA3"/>
    <w:rsid w:val="004A3AE6"/>
    <w:rsid w:val="004A3D05"/>
    <w:rsid w:val="004A3D55"/>
    <w:rsid w:val="004A3DF4"/>
    <w:rsid w:val="004A3E3D"/>
    <w:rsid w:val="004A3F65"/>
    <w:rsid w:val="004A419A"/>
    <w:rsid w:val="004A41F4"/>
    <w:rsid w:val="004A4247"/>
    <w:rsid w:val="004A42F2"/>
    <w:rsid w:val="004A447C"/>
    <w:rsid w:val="004A4635"/>
    <w:rsid w:val="004A46B5"/>
    <w:rsid w:val="004A4703"/>
    <w:rsid w:val="004A4767"/>
    <w:rsid w:val="004A4841"/>
    <w:rsid w:val="004A4900"/>
    <w:rsid w:val="004A49A8"/>
    <w:rsid w:val="004A4AA0"/>
    <w:rsid w:val="004A4B71"/>
    <w:rsid w:val="004A4B7D"/>
    <w:rsid w:val="004A4D38"/>
    <w:rsid w:val="004A4E7E"/>
    <w:rsid w:val="004A4E95"/>
    <w:rsid w:val="004A5086"/>
    <w:rsid w:val="004A5149"/>
    <w:rsid w:val="004A5212"/>
    <w:rsid w:val="004A5270"/>
    <w:rsid w:val="004A5457"/>
    <w:rsid w:val="004A54BA"/>
    <w:rsid w:val="004A55D6"/>
    <w:rsid w:val="004A5625"/>
    <w:rsid w:val="004A5667"/>
    <w:rsid w:val="004A579C"/>
    <w:rsid w:val="004A57FC"/>
    <w:rsid w:val="004A585E"/>
    <w:rsid w:val="004A59DE"/>
    <w:rsid w:val="004A5B29"/>
    <w:rsid w:val="004A5BEE"/>
    <w:rsid w:val="004A5D33"/>
    <w:rsid w:val="004A6051"/>
    <w:rsid w:val="004A6086"/>
    <w:rsid w:val="004A60FA"/>
    <w:rsid w:val="004A612E"/>
    <w:rsid w:val="004A6281"/>
    <w:rsid w:val="004A6315"/>
    <w:rsid w:val="004A6514"/>
    <w:rsid w:val="004A658A"/>
    <w:rsid w:val="004A6C62"/>
    <w:rsid w:val="004A6D1F"/>
    <w:rsid w:val="004A6D23"/>
    <w:rsid w:val="004A6E1F"/>
    <w:rsid w:val="004A6FB2"/>
    <w:rsid w:val="004A705C"/>
    <w:rsid w:val="004A717D"/>
    <w:rsid w:val="004A721D"/>
    <w:rsid w:val="004A7276"/>
    <w:rsid w:val="004A75E1"/>
    <w:rsid w:val="004A77A0"/>
    <w:rsid w:val="004A79F9"/>
    <w:rsid w:val="004A7AB7"/>
    <w:rsid w:val="004A7CD2"/>
    <w:rsid w:val="004A7DD7"/>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6ED"/>
    <w:rsid w:val="004B1B53"/>
    <w:rsid w:val="004B1C02"/>
    <w:rsid w:val="004B1C36"/>
    <w:rsid w:val="004B1C42"/>
    <w:rsid w:val="004B2005"/>
    <w:rsid w:val="004B2212"/>
    <w:rsid w:val="004B23ED"/>
    <w:rsid w:val="004B2422"/>
    <w:rsid w:val="004B24A7"/>
    <w:rsid w:val="004B24C0"/>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02C"/>
    <w:rsid w:val="004B3393"/>
    <w:rsid w:val="004B3774"/>
    <w:rsid w:val="004B37BF"/>
    <w:rsid w:val="004B385B"/>
    <w:rsid w:val="004B3920"/>
    <w:rsid w:val="004B397C"/>
    <w:rsid w:val="004B3B0A"/>
    <w:rsid w:val="004B3B63"/>
    <w:rsid w:val="004B3C3F"/>
    <w:rsid w:val="004B3FC9"/>
    <w:rsid w:val="004B4019"/>
    <w:rsid w:val="004B4125"/>
    <w:rsid w:val="004B414B"/>
    <w:rsid w:val="004B4288"/>
    <w:rsid w:val="004B4356"/>
    <w:rsid w:val="004B4390"/>
    <w:rsid w:val="004B45A2"/>
    <w:rsid w:val="004B45D6"/>
    <w:rsid w:val="004B48F2"/>
    <w:rsid w:val="004B49EA"/>
    <w:rsid w:val="004B4A0F"/>
    <w:rsid w:val="004B4A4F"/>
    <w:rsid w:val="004B4AA2"/>
    <w:rsid w:val="004B4BC1"/>
    <w:rsid w:val="004B4C2F"/>
    <w:rsid w:val="004B4C67"/>
    <w:rsid w:val="004B4F5F"/>
    <w:rsid w:val="004B50E0"/>
    <w:rsid w:val="004B51B9"/>
    <w:rsid w:val="004B51C0"/>
    <w:rsid w:val="004B5339"/>
    <w:rsid w:val="004B5380"/>
    <w:rsid w:val="004B5451"/>
    <w:rsid w:val="004B55D0"/>
    <w:rsid w:val="004B55EC"/>
    <w:rsid w:val="004B56AE"/>
    <w:rsid w:val="004B570F"/>
    <w:rsid w:val="004B57D9"/>
    <w:rsid w:val="004B57FB"/>
    <w:rsid w:val="004B587F"/>
    <w:rsid w:val="004B58C9"/>
    <w:rsid w:val="004B5BEA"/>
    <w:rsid w:val="004B5CD0"/>
    <w:rsid w:val="004B5DEB"/>
    <w:rsid w:val="004B5E98"/>
    <w:rsid w:val="004B611A"/>
    <w:rsid w:val="004B61F5"/>
    <w:rsid w:val="004B6301"/>
    <w:rsid w:val="004B6386"/>
    <w:rsid w:val="004B6818"/>
    <w:rsid w:val="004B68B3"/>
    <w:rsid w:val="004B699A"/>
    <w:rsid w:val="004B6A6C"/>
    <w:rsid w:val="004B6AC9"/>
    <w:rsid w:val="004B6D8A"/>
    <w:rsid w:val="004B6D95"/>
    <w:rsid w:val="004B6DEE"/>
    <w:rsid w:val="004B6E72"/>
    <w:rsid w:val="004B6E77"/>
    <w:rsid w:val="004B6E9D"/>
    <w:rsid w:val="004B6EC5"/>
    <w:rsid w:val="004B6FFB"/>
    <w:rsid w:val="004B730C"/>
    <w:rsid w:val="004B73AE"/>
    <w:rsid w:val="004B7555"/>
    <w:rsid w:val="004B76E0"/>
    <w:rsid w:val="004B775A"/>
    <w:rsid w:val="004B782B"/>
    <w:rsid w:val="004B78B8"/>
    <w:rsid w:val="004B7907"/>
    <w:rsid w:val="004B795F"/>
    <w:rsid w:val="004B7A0E"/>
    <w:rsid w:val="004B7A30"/>
    <w:rsid w:val="004B7B88"/>
    <w:rsid w:val="004B7BA5"/>
    <w:rsid w:val="004B7CC8"/>
    <w:rsid w:val="004B7E0A"/>
    <w:rsid w:val="004B7F96"/>
    <w:rsid w:val="004C0028"/>
    <w:rsid w:val="004C0125"/>
    <w:rsid w:val="004C018F"/>
    <w:rsid w:val="004C029A"/>
    <w:rsid w:val="004C0346"/>
    <w:rsid w:val="004C03CC"/>
    <w:rsid w:val="004C0426"/>
    <w:rsid w:val="004C05B2"/>
    <w:rsid w:val="004C092C"/>
    <w:rsid w:val="004C0A7B"/>
    <w:rsid w:val="004C0B5B"/>
    <w:rsid w:val="004C0B74"/>
    <w:rsid w:val="004C0D4D"/>
    <w:rsid w:val="004C0E28"/>
    <w:rsid w:val="004C0E75"/>
    <w:rsid w:val="004C0F99"/>
    <w:rsid w:val="004C0FB1"/>
    <w:rsid w:val="004C10B0"/>
    <w:rsid w:val="004C130D"/>
    <w:rsid w:val="004C1329"/>
    <w:rsid w:val="004C1602"/>
    <w:rsid w:val="004C1624"/>
    <w:rsid w:val="004C16AC"/>
    <w:rsid w:val="004C181F"/>
    <w:rsid w:val="004C18A2"/>
    <w:rsid w:val="004C1AA6"/>
    <w:rsid w:val="004C1CB2"/>
    <w:rsid w:val="004C1DB8"/>
    <w:rsid w:val="004C1FAA"/>
    <w:rsid w:val="004C2075"/>
    <w:rsid w:val="004C2132"/>
    <w:rsid w:val="004C2371"/>
    <w:rsid w:val="004C23B0"/>
    <w:rsid w:val="004C249C"/>
    <w:rsid w:val="004C27C5"/>
    <w:rsid w:val="004C2A1F"/>
    <w:rsid w:val="004C2C4E"/>
    <w:rsid w:val="004C2CE1"/>
    <w:rsid w:val="004C2F01"/>
    <w:rsid w:val="004C30B1"/>
    <w:rsid w:val="004C317B"/>
    <w:rsid w:val="004C3182"/>
    <w:rsid w:val="004C31D7"/>
    <w:rsid w:val="004C32C7"/>
    <w:rsid w:val="004C3323"/>
    <w:rsid w:val="004C33C6"/>
    <w:rsid w:val="004C3472"/>
    <w:rsid w:val="004C34E8"/>
    <w:rsid w:val="004C35CB"/>
    <w:rsid w:val="004C36FA"/>
    <w:rsid w:val="004C370D"/>
    <w:rsid w:val="004C394D"/>
    <w:rsid w:val="004C39B7"/>
    <w:rsid w:val="004C3A2C"/>
    <w:rsid w:val="004C3A57"/>
    <w:rsid w:val="004C3C31"/>
    <w:rsid w:val="004C3C51"/>
    <w:rsid w:val="004C3E7D"/>
    <w:rsid w:val="004C3EAF"/>
    <w:rsid w:val="004C3FC3"/>
    <w:rsid w:val="004C40CC"/>
    <w:rsid w:val="004C41C6"/>
    <w:rsid w:val="004C4384"/>
    <w:rsid w:val="004C43EB"/>
    <w:rsid w:val="004C4737"/>
    <w:rsid w:val="004C47FE"/>
    <w:rsid w:val="004C4815"/>
    <w:rsid w:val="004C4849"/>
    <w:rsid w:val="004C497C"/>
    <w:rsid w:val="004C4AD3"/>
    <w:rsid w:val="004C4B2A"/>
    <w:rsid w:val="004C4BCE"/>
    <w:rsid w:val="004C4BF3"/>
    <w:rsid w:val="004C4D73"/>
    <w:rsid w:val="004C4E76"/>
    <w:rsid w:val="004C4E79"/>
    <w:rsid w:val="004C4F33"/>
    <w:rsid w:val="004C50C4"/>
    <w:rsid w:val="004C521E"/>
    <w:rsid w:val="004C538E"/>
    <w:rsid w:val="004C54A1"/>
    <w:rsid w:val="004C5500"/>
    <w:rsid w:val="004C5624"/>
    <w:rsid w:val="004C564E"/>
    <w:rsid w:val="004C5681"/>
    <w:rsid w:val="004C58AF"/>
    <w:rsid w:val="004C59AD"/>
    <w:rsid w:val="004C5A3B"/>
    <w:rsid w:val="004C5C61"/>
    <w:rsid w:val="004C5E75"/>
    <w:rsid w:val="004C5EF0"/>
    <w:rsid w:val="004C6070"/>
    <w:rsid w:val="004C6071"/>
    <w:rsid w:val="004C63D6"/>
    <w:rsid w:val="004C660B"/>
    <w:rsid w:val="004C6627"/>
    <w:rsid w:val="004C66C7"/>
    <w:rsid w:val="004C66E3"/>
    <w:rsid w:val="004C6747"/>
    <w:rsid w:val="004C67F3"/>
    <w:rsid w:val="004C68A8"/>
    <w:rsid w:val="004C6915"/>
    <w:rsid w:val="004C6AD0"/>
    <w:rsid w:val="004C6D25"/>
    <w:rsid w:val="004C6D64"/>
    <w:rsid w:val="004C6F25"/>
    <w:rsid w:val="004C70BC"/>
    <w:rsid w:val="004C718E"/>
    <w:rsid w:val="004C7283"/>
    <w:rsid w:val="004C730E"/>
    <w:rsid w:val="004C7319"/>
    <w:rsid w:val="004C746E"/>
    <w:rsid w:val="004C7618"/>
    <w:rsid w:val="004C7739"/>
    <w:rsid w:val="004C7751"/>
    <w:rsid w:val="004C7765"/>
    <w:rsid w:val="004C79F2"/>
    <w:rsid w:val="004C7BC0"/>
    <w:rsid w:val="004C7BDF"/>
    <w:rsid w:val="004C7CC6"/>
    <w:rsid w:val="004C7D13"/>
    <w:rsid w:val="004D002E"/>
    <w:rsid w:val="004D0061"/>
    <w:rsid w:val="004D00A4"/>
    <w:rsid w:val="004D0130"/>
    <w:rsid w:val="004D01F7"/>
    <w:rsid w:val="004D0200"/>
    <w:rsid w:val="004D033B"/>
    <w:rsid w:val="004D03C1"/>
    <w:rsid w:val="004D0486"/>
    <w:rsid w:val="004D04A8"/>
    <w:rsid w:val="004D0515"/>
    <w:rsid w:val="004D063F"/>
    <w:rsid w:val="004D0737"/>
    <w:rsid w:val="004D078E"/>
    <w:rsid w:val="004D07F6"/>
    <w:rsid w:val="004D08BF"/>
    <w:rsid w:val="004D0DA6"/>
    <w:rsid w:val="004D0E42"/>
    <w:rsid w:val="004D0F6B"/>
    <w:rsid w:val="004D1650"/>
    <w:rsid w:val="004D16FA"/>
    <w:rsid w:val="004D171F"/>
    <w:rsid w:val="004D1856"/>
    <w:rsid w:val="004D18CD"/>
    <w:rsid w:val="004D18CF"/>
    <w:rsid w:val="004D1A33"/>
    <w:rsid w:val="004D1CC8"/>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8F1"/>
    <w:rsid w:val="004D2E1A"/>
    <w:rsid w:val="004D2E57"/>
    <w:rsid w:val="004D300B"/>
    <w:rsid w:val="004D309D"/>
    <w:rsid w:val="004D311D"/>
    <w:rsid w:val="004D3251"/>
    <w:rsid w:val="004D331B"/>
    <w:rsid w:val="004D3346"/>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835"/>
    <w:rsid w:val="004D4968"/>
    <w:rsid w:val="004D4977"/>
    <w:rsid w:val="004D4A8A"/>
    <w:rsid w:val="004D4BEA"/>
    <w:rsid w:val="004D4BF3"/>
    <w:rsid w:val="004D4C13"/>
    <w:rsid w:val="004D4C90"/>
    <w:rsid w:val="004D4D81"/>
    <w:rsid w:val="004D4DFF"/>
    <w:rsid w:val="004D4E15"/>
    <w:rsid w:val="004D4EA8"/>
    <w:rsid w:val="004D50C0"/>
    <w:rsid w:val="004D50CC"/>
    <w:rsid w:val="004D5179"/>
    <w:rsid w:val="004D5485"/>
    <w:rsid w:val="004D54E9"/>
    <w:rsid w:val="004D55BF"/>
    <w:rsid w:val="004D5640"/>
    <w:rsid w:val="004D56F2"/>
    <w:rsid w:val="004D58B6"/>
    <w:rsid w:val="004D58D1"/>
    <w:rsid w:val="004D59F7"/>
    <w:rsid w:val="004D5A3A"/>
    <w:rsid w:val="004D5A71"/>
    <w:rsid w:val="004D5B00"/>
    <w:rsid w:val="004D5F02"/>
    <w:rsid w:val="004D6148"/>
    <w:rsid w:val="004D6170"/>
    <w:rsid w:val="004D61E6"/>
    <w:rsid w:val="004D6321"/>
    <w:rsid w:val="004D65CB"/>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2A2"/>
    <w:rsid w:val="004E03BE"/>
    <w:rsid w:val="004E040D"/>
    <w:rsid w:val="004E0552"/>
    <w:rsid w:val="004E06B3"/>
    <w:rsid w:val="004E0771"/>
    <w:rsid w:val="004E0B8C"/>
    <w:rsid w:val="004E0CD0"/>
    <w:rsid w:val="004E0F1B"/>
    <w:rsid w:val="004E0F71"/>
    <w:rsid w:val="004E10F0"/>
    <w:rsid w:val="004E1260"/>
    <w:rsid w:val="004E12F0"/>
    <w:rsid w:val="004E13D3"/>
    <w:rsid w:val="004E1429"/>
    <w:rsid w:val="004E1935"/>
    <w:rsid w:val="004E19D3"/>
    <w:rsid w:val="004E1BEB"/>
    <w:rsid w:val="004E1CBB"/>
    <w:rsid w:val="004E1D07"/>
    <w:rsid w:val="004E204A"/>
    <w:rsid w:val="004E2097"/>
    <w:rsid w:val="004E209D"/>
    <w:rsid w:val="004E212C"/>
    <w:rsid w:val="004E21D3"/>
    <w:rsid w:val="004E221B"/>
    <w:rsid w:val="004E224E"/>
    <w:rsid w:val="004E248E"/>
    <w:rsid w:val="004E2664"/>
    <w:rsid w:val="004E269A"/>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4B"/>
    <w:rsid w:val="004E34BD"/>
    <w:rsid w:val="004E3579"/>
    <w:rsid w:val="004E35D9"/>
    <w:rsid w:val="004E3678"/>
    <w:rsid w:val="004E37A8"/>
    <w:rsid w:val="004E37D8"/>
    <w:rsid w:val="004E3892"/>
    <w:rsid w:val="004E38FA"/>
    <w:rsid w:val="004E3A00"/>
    <w:rsid w:val="004E3A1B"/>
    <w:rsid w:val="004E3DDE"/>
    <w:rsid w:val="004E3FD8"/>
    <w:rsid w:val="004E4102"/>
    <w:rsid w:val="004E4129"/>
    <w:rsid w:val="004E42A3"/>
    <w:rsid w:val="004E43A5"/>
    <w:rsid w:val="004E4447"/>
    <w:rsid w:val="004E462C"/>
    <w:rsid w:val="004E471C"/>
    <w:rsid w:val="004E4876"/>
    <w:rsid w:val="004E4A62"/>
    <w:rsid w:val="004E4AE1"/>
    <w:rsid w:val="004E4C4E"/>
    <w:rsid w:val="004E4D37"/>
    <w:rsid w:val="004E4D66"/>
    <w:rsid w:val="004E5054"/>
    <w:rsid w:val="004E5199"/>
    <w:rsid w:val="004E52C4"/>
    <w:rsid w:val="004E534A"/>
    <w:rsid w:val="004E53AE"/>
    <w:rsid w:val="004E5449"/>
    <w:rsid w:val="004E5592"/>
    <w:rsid w:val="004E55AB"/>
    <w:rsid w:val="004E5728"/>
    <w:rsid w:val="004E57AB"/>
    <w:rsid w:val="004E5838"/>
    <w:rsid w:val="004E58CA"/>
    <w:rsid w:val="004E5926"/>
    <w:rsid w:val="004E5C2F"/>
    <w:rsid w:val="004E5C41"/>
    <w:rsid w:val="004E5C61"/>
    <w:rsid w:val="004E5DE5"/>
    <w:rsid w:val="004E5EF8"/>
    <w:rsid w:val="004E5F44"/>
    <w:rsid w:val="004E6006"/>
    <w:rsid w:val="004E6158"/>
    <w:rsid w:val="004E6184"/>
    <w:rsid w:val="004E62FE"/>
    <w:rsid w:val="004E63C2"/>
    <w:rsid w:val="004E63C9"/>
    <w:rsid w:val="004E63DD"/>
    <w:rsid w:val="004E648C"/>
    <w:rsid w:val="004E6708"/>
    <w:rsid w:val="004E675D"/>
    <w:rsid w:val="004E678C"/>
    <w:rsid w:val="004E67E6"/>
    <w:rsid w:val="004E68B9"/>
    <w:rsid w:val="004E68CB"/>
    <w:rsid w:val="004E6B37"/>
    <w:rsid w:val="004E6BE7"/>
    <w:rsid w:val="004E6CA1"/>
    <w:rsid w:val="004E6CEA"/>
    <w:rsid w:val="004E6DC0"/>
    <w:rsid w:val="004E6E6F"/>
    <w:rsid w:val="004E6EA1"/>
    <w:rsid w:val="004E6F4F"/>
    <w:rsid w:val="004E70A0"/>
    <w:rsid w:val="004E72CC"/>
    <w:rsid w:val="004E7533"/>
    <w:rsid w:val="004E754A"/>
    <w:rsid w:val="004E7691"/>
    <w:rsid w:val="004E76A5"/>
    <w:rsid w:val="004E782C"/>
    <w:rsid w:val="004E7916"/>
    <w:rsid w:val="004E79A2"/>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230"/>
    <w:rsid w:val="004F132F"/>
    <w:rsid w:val="004F133C"/>
    <w:rsid w:val="004F139B"/>
    <w:rsid w:val="004F13D2"/>
    <w:rsid w:val="004F1430"/>
    <w:rsid w:val="004F147F"/>
    <w:rsid w:val="004F153C"/>
    <w:rsid w:val="004F15E4"/>
    <w:rsid w:val="004F1893"/>
    <w:rsid w:val="004F19E4"/>
    <w:rsid w:val="004F1A00"/>
    <w:rsid w:val="004F1A82"/>
    <w:rsid w:val="004F1A92"/>
    <w:rsid w:val="004F1D32"/>
    <w:rsid w:val="004F1E15"/>
    <w:rsid w:val="004F1FE8"/>
    <w:rsid w:val="004F207E"/>
    <w:rsid w:val="004F216E"/>
    <w:rsid w:val="004F2240"/>
    <w:rsid w:val="004F2389"/>
    <w:rsid w:val="004F23B3"/>
    <w:rsid w:val="004F26D7"/>
    <w:rsid w:val="004F2751"/>
    <w:rsid w:val="004F27E5"/>
    <w:rsid w:val="004F2826"/>
    <w:rsid w:val="004F289B"/>
    <w:rsid w:val="004F2920"/>
    <w:rsid w:val="004F2A83"/>
    <w:rsid w:val="004F2AA6"/>
    <w:rsid w:val="004F2AF5"/>
    <w:rsid w:val="004F2B9C"/>
    <w:rsid w:val="004F2BF3"/>
    <w:rsid w:val="004F2BF4"/>
    <w:rsid w:val="004F2C7F"/>
    <w:rsid w:val="004F2CCE"/>
    <w:rsid w:val="004F2D47"/>
    <w:rsid w:val="004F2E4A"/>
    <w:rsid w:val="004F2EF4"/>
    <w:rsid w:val="004F3085"/>
    <w:rsid w:val="004F32F1"/>
    <w:rsid w:val="004F33A9"/>
    <w:rsid w:val="004F359A"/>
    <w:rsid w:val="004F35D7"/>
    <w:rsid w:val="004F35E1"/>
    <w:rsid w:val="004F3639"/>
    <w:rsid w:val="004F38C6"/>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5A"/>
    <w:rsid w:val="004F506C"/>
    <w:rsid w:val="004F5133"/>
    <w:rsid w:val="004F521C"/>
    <w:rsid w:val="004F53F5"/>
    <w:rsid w:val="004F5490"/>
    <w:rsid w:val="004F55E1"/>
    <w:rsid w:val="004F580A"/>
    <w:rsid w:val="004F5861"/>
    <w:rsid w:val="004F58AB"/>
    <w:rsid w:val="004F592E"/>
    <w:rsid w:val="004F5BDA"/>
    <w:rsid w:val="004F5BF7"/>
    <w:rsid w:val="004F5CA9"/>
    <w:rsid w:val="004F5EAA"/>
    <w:rsid w:val="004F5F8B"/>
    <w:rsid w:val="004F601E"/>
    <w:rsid w:val="004F6020"/>
    <w:rsid w:val="004F644C"/>
    <w:rsid w:val="004F64A9"/>
    <w:rsid w:val="004F66FA"/>
    <w:rsid w:val="004F67A9"/>
    <w:rsid w:val="004F6831"/>
    <w:rsid w:val="004F68AB"/>
    <w:rsid w:val="004F6A88"/>
    <w:rsid w:val="004F6AFE"/>
    <w:rsid w:val="004F6B68"/>
    <w:rsid w:val="004F6DC3"/>
    <w:rsid w:val="004F6EE5"/>
    <w:rsid w:val="004F6EED"/>
    <w:rsid w:val="004F6F20"/>
    <w:rsid w:val="004F6FC5"/>
    <w:rsid w:val="004F719B"/>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62F"/>
    <w:rsid w:val="0050067F"/>
    <w:rsid w:val="00500798"/>
    <w:rsid w:val="005007A0"/>
    <w:rsid w:val="005007E7"/>
    <w:rsid w:val="00500959"/>
    <w:rsid w:val="00500A59"/>
    <w:rsid w:val="00500A86"/>
    <w:rsid w:val="00500D16"/>
    <w:rsid w:val="00500E6E"/>
    <w:rsid w:val="005012A8"/>
    <w:rsid w:val="005012BB"/>
    <w:rsid w:val="0050132F"/>
    <w:rsid w:val="0050162A"/>
    <w:rsid w:val="005016E4"/>
    <w:rsid w:val="00501723"/>
    <w:rsid w:val="00501758"/>
    <w:rsid w:val="00501867"/>
    <w:rsid w:val="005019DF"/>
    <w:rsid w:val="00501A8C"/>
    <w:rsid w:val="00501B2C"/>
    <w:rsid w:val="00501C8D"/>
    <w:rsid w:val="00501F0D"/>
    <w:rsid w:val="00501F1E"/>
    <w:rsid w:val="00501F3A"/>
    <w:rsid w:val="005020AC"/>
    <w:rsid w:val="005020B2"/>
    <w:rsid w:val="005020FF"/>
    <w:rsid w:val="005021FA"/>
    <w:rsid w:val="005023A4"/>
    <w:rsid w:val="005023CD"/>
    <w:rsid w:val="00502457"/>
    <w:rsid w:val="0050247A"/>
    <w:rsid w:val="00502567"/>
    <w:rsid w:val="00502910"/>
    <w:rsid w:val="005029A2"/>
    <w:rsid w:val="00502BE1"/>
    <w:rsid w:val="00502CB5"/>
    <w:rsid w:val="00502D9F"/>
    <w:rsid w:val="00502E68"/>
    <w:rsid w:val="00502EDA"/>
    <w:rsid w:val="00502FCA"/>
    <w:rsid w:val="0050304F"/>
    <w:rsid w:val="005035E7"/>
    <w:rsid w:val="005036BB"/>
    <w:rsid w:val="00503822"/>
    <w:rsid w:val="005038A7"/>
    <w:rsid w:val="00503B10"/>
    <w:rsid w:val="00503B19"/>
    <w:rsid w:val="00503C12"/>
    <w:rsid w:val="00503C88"/>
    <w:rsid w:val="00503C8D"/>
    <w:rsid w:val="00503F6B"/>
    <w:rsid w:val="00503FAD"/>
    <w:rsid w:val="005040AC"/>
    <w:rsid w:val="00504191"/>
    <w:rsid w:val="005041AD"/>
    <w:rsid w:val="005041E3"/>
    <w:rsid w:val="00504290"/>
    <w:rsid w:val="00504639"/>
    <w:rsid w:val="005046C9"/>
    <w:rsid w:val="005047CE"/>
    <w:rsid w:val="00504914"/>
    <w:rsid w:val="00504A1D"/>
    <w:rsid w:val="00504C6A"/>
    <w:rsid w:val="00504E36"/>
    <w:rsid w:val="00504F3F"/>
    <w:rsid w:val="00504F40"/>
    <w:rsid w:val="005050F8"/>
    <w:rsid w:val="005051F4"/>
    <w:rsid w:val="005054CE"/>
    <w:rsid w:val="00505673"/>
    <w:rsid w:val="005056A3"/>
    <w:rsid w:val="0050594F"/>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08"/>
    <w:rsid w:val="00506B59"/>
    <w:rsid w:val="00506B6F"/>
    <w:rsid w:val="00506C2E"/>
    <w:rsid w:val="00506CB7"/>
    <w:rsid w:val="00506CC8"/>
    <w:rsid w:val="00507006"/>
    <w:rsid w:val="0050749B"/>
    <w:rsid w:val="005074C9"/>
    <w:rsid w:val="005074EF"/>
    <w:rsid w:val="005075A3"/>
    <w:rsid w:val="005076AD"/>
    <w:rsid w:val="0050772F"/>
    <w:rsid w:val="00507754"/>
    <w:rsid w:val="0050798A"/>
    <w:rsid w:val="00507ABD"/>
    <w:rsid w:val="00507B1D"/>
    <w:rsid w:val="00507B61"/>
    <w:rsid w:val="00507BE7"/>
    <w:rsid w:val="00507C12"/>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9CC"/>
    <w:rsid w:val="00510A81"/>
    <w:rsid w:val="00510B25"/>
    <w:rsid w:val="00510BD2"/>
    <w:rsid w:val="00510CF8"/>
    <w:rsid w:val="00510D7D"/>
    <w:rsid w:val="00510DDD"/>
    <w:rsid w:val="00510DFA"/>
    <w:rsid w:val="00510FFE"/>
    <w:rsid w:val="00511101"/>
    <w:rsid w:val="005111E8"/>
    <w:rsid w:val="0051133B"/>
    <w:rsid w:val="005117D1"/>
    <w:rsid w:val="005118A7"/>
    <w:rsid w:val="0051190B"/>
    <w:rsid w:val="00511997"/>
    <w:rsid w:val="005119E6"/>
    <w:rsid w:val="00511AFF"/>
    <w:rsid w:val="00511B5A"/>
    <w:rsid w:val="00511BFC"/>
    <w:rsid w:val="00511CC8"/>
    <w:rsid w:val="00511E67"/>
    <w:rsid w:val="00511ECF"/>
    <w:rsid w:val="00511F37"/>
    <w:rsid w:val="005120A1"/>
    <w:rsid w:val="005120D0"/>
    <w:rsid w:val="005121C8"/>
    <w:rsid w:val="005125DC"/>
    <w:rsid w:val="005125E8"/>
    <w:rsid w:val="00512747"/>
    <w:rsid w:val="005127AD"/>
    <w:rsid w:val="0051287E"/>
    <w:rsid w:val="005128F5"/>
    <w:rsid w:val="00512A98"/>
    <w:rsid w:val="00512BB1"/>
    <w:rsid w:val="005130E7"/>
    <w:rsid w:val="00513133"/>
    <w:rsid w:val="0051322D"/>
    <w:rsid w:val="005132F6"/>
    <w:rsid w:val="00513308"/>
    <w:rsid w:val="005134A7"/>
    <w:rsid w:val="00513852"/>
    <w:rsid w:val="00513982"/>
    <w:rsid w:val="005139CE"/>
    <w:rsid w:val="00513ACB"/>
    <w:rsid w:val="00513DCB"/>
    <w:rsid w:val="00513E95"/>
    <w:rsid w:val="00513F8F"/>
    <w:rsid w:val="00514076"/>
    <w:rsid w:val="00514203"/>
    <w:rsid w:val="00514360"/>
    <w:rsid w:val="00514455"/>
    <w:rsid w:val="005145D4"/>
    <w:rsid w:val="0051461B"/>
    <w:rsid w:val="005147E7"/>
    <w:rsid w:val="00514882"/>
    <w:rsid w:val="00514973"/>
    <w:rsid w:val="005149A2"/>
    <w:rsid w:val="005149B1"/>
    <w:rsid w:val="00514AE1"/>
    <w:rsid w:val="00514B19"/>
    <w:rsid w:val="00514C89"/>
    <w:rsid w:val="00514CEE"/>
    <w:rsid w:val="00514E28"/>
    <w:rsid w:val="00514EA5"/>
    <w:rsid w:val="005150E4"/>
    <w:rsid w:val="00515119"/>
    <w:rsid w:val="00515193"/>
    <w:rsid w:val="005152FC"/>
    <w:rsid w:val="0051536A"/>
    <w:rsid w:val="00515444"/>
    <w:rsid w:val="0051556D"/>
    <w:rsid w:val="005155D6"/>
    <w:rsid w:val="005156BC"/>
    <w:rsid w:val="005156CD"/>
    <w:rsid w:val="0051579F"/>
    <w:rsid w:val="00515907"/>
    <w:rsid w:val="0051594B"/>
    <w:rsid w:val="00515974"/>
    <w:rsid w:val="005159ED"/>
    <w:rsid w:val="00515DC7"/>
    <w:rsid w:val="00515DDD"/>
    <w:rsid w:val="00515E2B"/>
    <w:rsid w:val="00515FFD"/>
    <w:rsid w:val="00516298"/>
    <w:rsid w:val="005162F5"/>
    <w:rsid w:val="005164F1"/>
    <w:rsid w:val="00516582"/>
    <w:rsid w:val="0051659E"/>
    <w:rsid w:val="00516654"/>
    <w:rsid w:val="005166A9"/>
    <w:rsid w:val="00516763"/>
    <w:rsid w:val="00516997"/>
    <w:rsid w:val="00516A15"/>
    <w:rsid w:val="00516A9C"/>
    <w:rsid w:val="00516AAD"/>
    <w:rsid w:val="00516AE0"/>
    <w:rsid w:val="00516B4C"/>
    <w:rsid w:val="00516B96"/>
    <w:rsid w:val="00516BE9"/>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35E"/>
    <w:rsid w:val="0052242F"/>
    <w:rsid w:val="00522765"/>
    <w:rsid w:val="00522837"/>
    <w:rsid w:val="00522A35"/>
    <w:rsid w:val="00522E1D"/>
    <w:rsid w:val="00522F5E"/>
    <w:rsid w:val="005230A6"/>
    <w:rsid w:val="0052316E"/>
    <w:rsid w:val="00523366"/>
    <w:rsid w:val="0052338D"/>
    <w:rsid w:val="0052345E"/>
    <w:rsid w:val="0052349C"/>
    <w:rsid w:val="005235E1"/>
    <w:rsid w:val="00523817"/>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903"/>
    <w:rsid w:val="00524AD1"/>
    <w:rsid w:val="00524BBA"/>
    <w:rsid w:val="00524D84"/>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B87"/>
    <w:rsid w:val="00526C8A"/>
    <w:rsid w:val="00526D28"/>
    <w:rsid w:val="00526DD2"/>
    <w:rsid w:val="00526E35"/>
    <w:rsid w:val="005270E9"/>
    <w:rsid w:val="00527341"/>
    <w:rsid w:val="00527466"/>
    <w:rsid w:val="00527489"/>
    <w:rsid w:val="005275BD"/>
    <w:rsid w:val="005276C3"/>
    <w:rsid w:val="005277E2"/>
    <w:rsid w:val="00527A2F"/>
    <w:rsid w:val="00527A95"/>
    <w:rsid w:val="00527ADF"/>
    <w:rsid w:val="00527C86"/>
    <w:rsid w:val="00527DAA"/>
    <w:rsid w:val="00527E6C"/>
    <w:rsid w:val="00527EBA"/>
    <w:rsid w:val="0053012B"/>
    <w:rsid w:val="00530353"/>
    <w:rsid w:val="00530390"/>
    <w:rsid w:val="0053043F"/>
    <w:rsid w:val="0053058D"/>
    <w:rsid w:val="005307DE"/>
    <w:rsid w:val="0053082E"/>
    <w:rsid w:val="00530886"/>
    <w:rsid w:val="00530954"/>
    <w:rsid w:val="00530AFD"/>
    <w:rsid w:val="00530B2E"/>
    <w:rsid w:val="00530D31"/>
    <w:rsid w:val="00530F07"/>
    <w:rsid w:val="00530F4B"/>
    <w:rsid w:val="00530FE4"/>
    <w:rsid w:val="0053124A"/>
    <w:rsid w:val="0053137F"/>
    <w:rsid w:val="005313A3"/>
    <w:rsid w:val="0053146D"/>
    <w:rsid w:val="005315D9"/>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CD0"/>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1C"/>
    <w:rsid w:val="0053394F"/>
    <w:rsid w:val="005339A4"/>
    <w:rsid w:val="005339E7"/>
    <w:rsid w:val="00533A44"/>
    <w:rsid w:val="00533DF4"/>
    <w:rsid w:val="00533F05"/>
    <w:rsid w:val="00533FBD"/>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666"/>
    <w:rsid w:val="00535821"/>
    <w:rsid w:val="0053588E"/>
    <w:rsid w:val="00535A27"/>
    <w:rsid w:val="00535A82"/>
    <w:rsid w:val="00535AD4"/>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6C"/>
    <w:rsid w:val="00536AEE"/>
    <w:rsid w:val="00536AF8"/>
    <w:rsid w:val="00536C9A"/>
    <w:rsid w:val="00536E5C"/>
    <w:rsid w:val="00536F6E"/>
    <w:rsid w:val="005372A6"/>
    <w:rsid w:val="00537436"/>
    <w:rsid w:val="0053771E"/>
    <w:rsid w:val="0053787B"/>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3C"/>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ED4"/>
    <w:rsid w:val="00541F0B"/>
    <w:rsid w:val="00542099"/>
    <w:rsid w:val="00542164"/>
    <w:rsid w:val="005421B3"/>
    <w:rsid w:val="005421BB"/>
    <w:rsid w:val="00542285"/>
    <w:rsid w:val="005422C1"/>
    <w:rsid w:val="00542347"/>
    <w:rsid w:val="005423CF"/>
    <w:rsid w:val="00542A75"/>
    <w:rsid w:val="00542B63"/>
    <w:rsid w:val="00542B87"/>
    <w:rsid w:val="00542F7D"/>
    <w:rsid w:val="00542FAE"/>
    <w:rsid w:val="00543033"/>
    <w:rsid w:val="00543068"/>
    <w:rsid w:val="0054338F"/>
    <w:rsid w:val="005434DA"/>
    <w:rsid w:val="0054355B"/>
    <w:rsid w:val="005436A5"/>
    <w:rsid w:val="005436D7"/>
    <w:rsid w:val="00543703"/>
    <w:rsid w:val="00543734"/>
    <w:rsid w:val="00543735"/>
    <w:rsid w:val="005437E2"/>
    <w:rsid w:val="005437E6"/>
    <w:rsid w:val="0054393B"/>
    <w:rsid w:val="00543A0C"/>
    <w:rsid w:val="00543A66"/>
    <w:rsid w:val="00543A83"/>
    <w:rsid w:val="00543D44"/>
    <w:rsid w:val="00543EEF"/>
    <w:rsid w:val="00543F82"/>
    <w:rsid w:val="00543FB7"/>
    <w:rsid w:val="0054410A"/>
    <w:rsid w:val="00544220"/>
    <w:rsid w:val="005442FB"/>
    <w:rsid w:val="005444D2"/>
    <w:rsid w:val="00544560"/>
    <w:rsid w:val="0054462D"/>
    <w:rsid w:val="00544C33"/>
    <w:rsid w:val="00544C52"/>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5EED"/>
    <w:rsid w:val="00546027"/>
    <w:rsid w:val="00546148"/>
    <w:rsid w:val="005461F9"/>
    <w:rsid w:val="00546310"/>
    <w:rsid w:val="0054670A"/>
    <w:rsid w:val="00546738"/>
    <w:rsid w:val="005467D6"/>
    <w:rsid w:val="00546942"/>
    <w:rsid w:val="00546996"/>
    <w:rsid w:val="005469AB"/>
    <w:rsid w:val="005469DA"/>
    <w:rsid w:val="00546AAD"/>
    <w:rsid w:val="00546E79"/>
    <w:rsid w:val="00546F05"/>
    <w:rsid w:val="00547093"/>
    <w:rsid w:val="00547123"/>
    <w:rsid w:val="005473EB"/>
    <w:rsid w:val="00547451"/>
    <w:rsid w:val="0054785F"/>
    <w:rsid w:val="00547A2A"/>
    <w:rsid w:val="00547AE1"/>
    <w:rsid w:val="00547B32"/>
    <w:rsid w:val="00547DC0"/>
    <w:rsid w:val="00547ED2"/>
    <w:rsid w:val="00547FDC"/>
    <w:rsid w:val="0055018D"/>
    <w:rsid w:val="005504D9"/>
    <w:rsid w:val="005505EA"/>
    <w:rsid w:val="0055084D"/>
    <w:rsid w:val="00550910"/>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6C7"/>
    <w:rsid w:val="00551711"/>
    <w:rsid w:val="00551C5E"/>
    <w:rsid w:val="00551D5E"/>
    <w:rsid w:val="00551E1E"/>
    <w:rsid w:val="00551E52"/>
    <w:rsid w:val="00552038"/>
    <w:rsid w:val="00552059"/>
    <w:rsid w:val="0055233E"/>
    <w:rsid w:val="005523F3"/>
    <w:rsid w:val="005524AC"/>
    <w:rsid w:val="00552569"/>
    <w:rsid w:val="005525A6"/>
    <w:rsid w:val="005526F2"/>
    <w:rsid w:val="00552765"/>
    <w:rsid w:val="00552831"/>
    <w:rsid w:val="00552B4F"/>
    <w:rsid w:val="00552CEA"/>
    <w:rsid w:val="00552FF4"/>
    <w:rsid w:val="00553191"/>
    <w:rsid w:val="005531A5"/>
    <w:rsid w:val="00553234"/>
    <w:rsid w:val="00553334"/>
    <w:rsid w:val="005534A5"/>
    <w:rsid w:val="005534EE"/>
    <w:rsid w:val="00553534"/>
    <w:rsid w:val="0055354D"/>
    <w:rsid w:val="005536AE"/>
    <w:rsid w:val="00553B46"/>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AE4"/>
    <w:rsid w:val="00554C4E"/>
    <w:rsid w:val="00554C9F"/>
    <w:rsid w:val="00554CB5"/>
    <w:rsid w:val="00554DF7"/>
    <w:rsid w:val="00554E9E"/>
    <w:rsid w:val="00554FE2"/>
    <w:rsid w:val="0055523B"/>
    <w:rsid w:val="00555675"/>
    <w:rsid w:val="00555713"/>
    <w:rsid w:val="00555772"/>
    <w:rsid w:val="00555784"/>
    <w:rsid w:val="005558EE"/>
    <w:rsid w:val="00555AF7"/>
    <w:rsid w:val="00555C0A"/>
    <w:rsid w:val="00555CCA"/>
    <w:rsid w:val="00555D49"/>
    <w:rsid w:val="00555D6F"/>
    <w:rsid w:val="00555DC4"/>
    <w:rsid w:val="00555ECC"/>
    <w:rsid w:val="00555ED6"/>
    <w:rsid w:val="00556090"/>
    <w:rsid w:val="005562F1"/>
    <w:rsid w:val="00556656"/>
    <w:rsid w:val="00556680"/>
    <w:rsid w:val="005567AA"/>
    <w:rsid w:val="005567BF"/>
    <w:rsid w:val="005568DA"/>
    <w:rsid w:val="005569D2"/>
    <w:rsid w:val="00556A96"/>
    <w:rsid w:val="00556BAE"/>
    <w:rsid w:val="00556D57"/>
    <w:rsid w:val="00556D8E"/>
    <w:rsid w:val="00556E78"/>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34D"/>
    <w:rsid w:val="005607AC"/>
    <w:rsid w:val="00560971"/>
    <w:rsid w:val="00560AC9"/>
    <w:rsid w:val="00560BEB"/>
    <w:rsid w:val="00560C1D"/>
    <w:rsid w:val="00560DDA"/>
    <w:rsid w:val="00560E78"/>
    <w:rsid w:val="0056121B"/>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9E1"/>
    <w:rsid w:val="00561A8D"/>
    <w:rsid w:val="00561A95"/>
    <w:rsid w:val="00561BF6"/>
    <w:rsid w:val="00561CE2"/>
    <w:rsid w:val="00561E00"/>
    <w:rsid w:val="00561E4A"/>
    <w:rsid w:val="005621FB"/>
    <w:rsid w:val="005625EA"/>
    <w:rsid w:val="00562603"/>
    <w:rsid w:val="005626E4"/>
    <w:rsid w:val="00562901"/>
    <w:rsid w:val="00562980"/>
    <w:rsid w:val="005629A5"/>
    <w:rsid w:val="005629CB"/>
    <w:rsid w:val="00562CDC"/>
    <w:rsid w:val="00562D29"/>
    <w:rsid w:val="00562E38"/>
    <w:rsid w:val="005631BC"/>
    <w:rsid w:val="005631C4"/>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59"/>
    <w:rsid w:val="00564BEA"/>
    <w:rsid w:val="00564C88"/>
    <w:rsid w:val="00564E44"/>
    <w:rsid w:val="00565078"/>
    <w:rsid w:val="00565109"/>
    <w:rsid w:val="0056511E"/>
    <w:rsid w:val="00565254"/>
    <w:rsid w:val="00565374"/>
    <w:rsid w:val="005654FA"/>
    <w:rsid w:val="00565679"/>
    <w:rsid w:val="005656BF"/>
    <w:rsid w:val="005656DC"/>
    <w:rsid w:val="0056587B"/>
    <w:rsid w:val="00565A81"/>
    <w:rsid w:val="00565AC9"/>
    <w:rsid w:val="00565CDF"/>
    <w:rsid w:val="00565D7A"/>
    <w:rsid w:val="005663C9"/>
    <w:rsid w:val="00566A2D"/>
    <w:rsid w:val="00566C0A"/>
    <w:rsid w:val="00566C3B"/>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B9A"/>
    <w:rsid w:val="00570C09"/>
    <w:rsid w:val="00570C83"/>
    <w:rsid w:val="00570D63"/>
    <w:rsid w:val="00570D85"/>
    <w:rsid w:val="00570F9A"/>
    <w:rsid w:val="005711ED"/>
    <w:rsid w:val="00571353"/>
    <w:rsid w:val="00571358"/>
    <w:rsid w:val="00571374"/>
    <w:rsid w:val="00571382"/>
    <w:rsid w:val="00571470"/>
    <w:rsid w:val="005714EB"/>
    <w:rsid w:val="00571694"/>
    <w:rsid w:val="005718E0"/>
    <w:rsid w:val="00571982"/>
    <w:rsid w:val="00571989"/>
    <w:rsid w:val="0057199C"/>
    <w:rsid w:val="00571CE5"/>
    <w:rsid w:val="00571D41"/>
    <w:rsid w:val="00571DE6"/>
    <w:rsid w:val="00571F06"/>
    <w:rsid w:val="0057227B"/>
    <w:rsid w:val="00572583"/>
    <w:rsid w:val="005725D1"/>
    <w:rsid w:val="00572643"/>
    <w:rsid w:val="005728FD"/>
    <w:rsid w:val="00572956"/>
    <w:rsid w:val="00572AC2"/>
    <w:rsid w:val="00572B22"/>
    <w:rsid w:val="00572B2E"/>
    <w:rsid w:val="00572BDB"/>
    <w:rsid w:val="00572D18"/>
    <w:rsid w:val="00572DBB"/>
    <w:rsid w:val="00572DE0"/>
    <w:rsid w:val="00572E58"/>
    <w:rsid w:val="00572F26"/>
    <w:rsid w:val="00572F5D"/>
    <w:rsid w:val="005730FF"/>
    <w:rsid w:val="005734AB"/>
    <w:rsid w:val="0057353B"/>
    <w:rsid w:val="00573594"/>
    <w:rsid w:val="005736EC"/>
    <w:rsid w:val="0057380A"/>
    <w:rsid w:val="00573948"/>
    <w:rsid w:val="0057398B"/>
    <w:rsid w:val="00573A4B"/>
    <w:rsid w:val="00573B52"/>
    <w:rsid w:val="00573BB0"/>
    <w:rsid w:val="00573D2B"/>
    <w:rsid w:val="00573D76"/>
    <w:rsid w:val="00573E07"/>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6F"/>
    <w:rsid w:val="00575B93"/>
    <w:rsid w:val="00575CBC"/>
    <w:rsid w:val="00575E27"/>
    <w:rsid w:val="00575EC1"/>
    <w:rsid w:val="00575FA2"/>
    <w:rsid w:val="005761E5"/>
    <w:rsid w:val="005761F7"/>
    <w:rsid w:val="00576421"/>
    <w:rsid w:val="00576561"/>
    <w:rsid w:val="00576592"/>
    <w:rsid w:val="005765CF"/>
    <w:rsid w:val="005765DC"/>
    <w:rsid w:val="005767E7"/>
    <w:rsid w:val="00576804"/>
    <w:rsid w:val="00576A37"/>
    <w:rsid w:val="00576A49"/>
    <w:rsid w:val="00576B02"/>
    <w:rsid w:val="00576EA1"/>
    <w:rsid w:val="00576FC7"/>
    <w:rsid w:val="00577108"/>
    <w:rsid w:val="0057721F"/>
    <w:rsid w:val="00577368"/>
    <w:rsid w:val="005773D1"/>
    <w:rsid w:val="005773D5"/>
    <w:rsid w:val="005776FB"/>
    <w:rsid w:val="005777AC"/>
    <w:rsid w:val="005777B1"/>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4F"/>
    <w:rsid w:val="005815D2"/>
    <w:rsid w:val="005818D4"/>
    <w:rsid w:val="00581932"/>
    <w:rsid w:val="00581973"/>
    <w:rsid w:val="005819AB"/>
    <w:rsid w:val="005819D7"/>
    <w:rsid w:val="00581A91"/>
    <w:rsid w:val="00581B32"/>
    <w:rsid w:val="00581B3C"/>
    <w:rsid w:val="00581BB0"/>
    <w:rsid w:val="00581C06"/>
    <w:rsid w:val="00581CED"/>
    <w:rsid w:val="00581E4B"/>
    <w:rsid w:val="00581F00"/>
    <w:rsid w:val="00581F1A"/>
    <w:rsid w:val="00581F40"/>
    <w:rsid w:val="0058200D"/>
    <w:rsid w:val="0058216D"/>
    <w:rsid w:val="005821F9"/>
    <w:rsid w:val="00582273"/>
    <w:rsid w:val="00582389"/>
    <w:rsid w:val="005823D5"/>
    <w:rsid w:val="0058278A"/>
    <w:rsid w:val="00582794"/>
    <w:rsid w:val="00582808"/>
    <w:rsid w:val="0058285A"/>
    <w:rsid w:val="00582940"/>
    <w:rsid w:val="005829CC"/>
    <w:rsid w:val="005829F8"/>
    <w:rsid w:val="00582A67"/>
    <w:rsid w:val="00582ACA"/>
    <w:rsid w:val="00582AD6"/>
    <w:rsid w:val="00582D3F"/>
    <w:rsid w:val="00582D82"/>
    <w:rsid w:val="00582D91"/>
    <w:rsid w:val="00582DA6"/>
    <w:rsid w:val="00582DE1"/>
    <w:rsid w:val="00582E3D"/>
    <w:rsid w:val="00582EE8"/>
    <w:rsid w:val="00582F84"/>
    <w:rsid w:val="00583147"/>
    <w:rsid w:val="0058322A"/>
    <w:rsid w:val="0058324A"/>
    <w:rsid w:val="005832F9"/>
    <w:rsid w:val="00583427"/>
    <w:rsid w:val="00583464"/>
    <w:rsid w:val="0058351D"/>
    <w:rsid w:val="005835EA"/>
    <w:rsid w:val="0058364F"/>
    <w:rsid w:val="005836D0"/>
    <w:rsid w:val="00583769"/>
    <w:rsid w:val="0058390E"/>
    <w:rsid w:val="005839D0"/>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54B"/>
    <w:rsid w:val="00585644"/>
    <w:rsid w:val="0058569F"/>
    <w:rsid w:val="00585791"/>
    <w:rsid w:val="00585932"/>
    <w:rsid w:val="00585A01"/>
    <w:rsid w:val="00585A4B"/>
    <w:rsid w:val="00585B2E"/>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442"/>
    <w:rsid w:val="0058759B"/>
    <w:rsid w:val="0058764D"/>
    <w:rsid w:val="0058782D"/>
    <w:rsid w:val="00587995"/>
    <w:rsid w:val="00587A26"/>
    <w:rsid w:val="00587CA1"/>
    <w:rsid w:val="0059002C"/>
    <w:rsid w:val="005901E8"/>
    <w:rsid w:val="00590203"/>
    <w:rsid w:val="0059043D"/>
    <w:rsid w:val="005904B8"/>
    <w:rsid w:val="00590594"/>
    <w:rsid w:val="005905F8"/>
    <w:rsid w:val="00590632"/>
    <w:rsid w:val="005906AA"/>
    <w:rsid w:val="00590A6C"/>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1F0"/>
    <w:rsid w:val="00593323"/>
    <w:rsid w:val="00593449"/>
    <w:rsid w:val="005934B6"/>
    <w:rsid w:val="0059355C"/>
    <w:rsid w:val="005936BD"/>
    <w:rsid w:val="00593819"/>
    <w:rsid w:val="00593A83"/>
    <w:rsid w:val="00593B38"/>
    <w:rsid w:val="00593C54"/>
    <w:rsid w:val="00594131"/>
    <w:rsid w:val="00594171"/>
    <w:rsid w:val="005941D7"/>
    <w:rsid w:val="00594343"/>
    <w:rsid w:val="00594390"/>
    <w:rsid w:val="005943C6"/>
    <w:rsid w:val="005943F1"/>
    <w:rsid w:val="00594543"/>
    <w:rsid w:val="005946E5"/>
    <w:rsid w:val="0059474E"/>
    <w:rsid w:val="005947ED"/>
    <w:rsid w:val="005948CB"/>
    <w:rsid w:val="00594ABF"/>
    <w:rsid w:val="00594B79"/>
    <w:rsid w:val="00594C3A"/>
    <w:rsid w:val="00594C84"/>
    <w:rsid w:val="00594C8A"/>
    <w:rsid w:val="00594EE0"/>
    <w:rsid w:val="005950DA"/>
    <w:rsid w:val="005951A8"/>
    <w:rsid w:val="005954C0"/>
    <w:rsid w:val="005954C8"/>
    <w:rsid w:val="005954F2"/>
    <w:rsid w:val="005955D8"/>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C30"/>
    <w:rsid w:val="00596D11"/>
    <w:rsid w:val="00596D71"/>
    <w:rsid w:val="00596EA2"/>
    <w:rsid w:val="0059700E"/>
    <w:rsid w:val="00597029"/>
    <w:rsid w:val="00597076"/>
    <w:rsid w:val="0059715B"/>
    <w:rsid w:val="005971CA"/>
    <w:rsid w:val="00597284"/>
    <w:rsid w:val="00597290"/>
    <w:rsid w:val="00597392"/>
    <w:rsid w:val="005973C7"/>
    <w:rsid w:val="005974D5"/>
    <w:rsid w:val="00597567"/>
    <w:rsid w:val="00597605"/>
    <w:rsid w:val="005976FD"/>
    <w:rsid w:val="005978CE"/>
    <w:rsid w:val="0059797C"/>
    <w:rsid w:val="00597A36"/>
    <w:rsid w:val="00597B29"/>
    <w:rsid w:val="00597B8D"/>
    <w:rsid w:val="00597BFE"/>
    <w:rsid w:val="00597C8F"/>
    <w:rsid w:val="00597E86"/>
    <w:rsid w:val="00597EAA"/>
    <w:rsid w:val="00597FD7"/>
    <w:rsid w:val="005A0080"/>
    <w:rsid w:val="005A0141"/>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0E5"/>
    <w:rsid w:val="005A11C2"/>
    <w:rsid w:val="005A1284"/>
    <w:rsid w:val="005A12F2"/>
    <w:rsid w:val="005A1339"/>
    <w:rsid w:val="005A147F"/>
    <w:rsid w:val="005A1504"/>
    <w:rsid w:val="005A1602"/>
    <w:rsid w:val="005A16CF"/>
    <w:rsid w:val="005A17B1"/>
    <w:rsid w:val="005A17BC"/>
    <w:rsid w:val="005A17D5"/>
    <w:rsid w:val="005A199E"/>
    <w:rsid w:val="005A1CB7"/>
    <w:rsid w:val="005A1D03"/>
    <w:rsid w:val="005A1E24"/>
    <w:rsid w:val="005A1FCA"/>
    <w:rsid w:val="005A216F"/>
    <w:rsid w:val="005A21A2"/>
    <w:rsid w:val="005A2229"/>
    <w:rsid w:val="005A22CD"/>
    <w:rsid w:val="005A247C"/>
    <w:rsid w:val="005A2611"/>
    <w:rsid w:val="005A274B"/>
    <w:rsid w:val="005A2B5A"/>
    <w:rsid w:val="005A2B69"/>
    <w:rsid w:val="005A316F"/>
    <w:rsid w:val="005A320D"/>
    <w:rsid w:val="005A36E3"/>
    <w:rsid w:val="005A3770"/>
    <w:rsid w:val="005A3891"/>
    <w:rsid w:val="005A3A31"/>
    <w:rsid w:val="005A3A9D"/>
    <w:rsid w:val="005A3B1E"/>
    <w:rsid w:val="005A3C1A"/>
    <w:rsid w:val="005A3C4F"/>
    <w:rsid w:val="005A3C75"/>
    <w:rsid w:val="005A3EBC"/>
    <w:rsid w:val="005A40D5"/>
    <w:rsid w:val="005A41E5"/>
    <w:rsid w:val="005A430E"/>
    <w:rsid w:val="005A431B"/>
    <w:rsid w:val="005A4364"/>
    <w:rsid w:val="005A4569"/>
    <w:rsid w:val="005A45B2"/>
    <w:rsid w:val="005A45D9"/>
    <w:rsid w:val="005A47FC"/>
    <w:rsid w:val="005A494F"/>
    <w:rsid w:val="005A4999"/>
    <w:rsid w:val="005A49CE"/>
    <w:rsid w:val="005A4B3A"/>
    <w:rsid w:val="005A4D76"/>
    <w:rsid w:val="005A4E10"/>
    <w:rsid w:val="005A4E38"/>
    <w:rsid w:val="005A4EAE"/>
    <w:rsid w:val="005A50CE"/>
    <w:rsid w:val="005A5190"/>
    <w:rsid w:val="005A5339"/>
    <w:rsid w:val="005A5395"/>
    <w:rsid w:val="005A54B7"/>
    <w:rsid w:val="005A5572"/>
    <w:rsid w:val="005A55F4"/>
    <w:rsid w:val="005A5705"/>
    <w:rsid w:val="005A588D"/>
    <w:rsid w:val="005A59CF"/>
    <w:rsid w:val="005A5A9D"/>
    <w:rsid w:val="005A5A9F"/>
    <w:rsid w:val="005A5AD4"/>
    <w:rsid w:val="005A5B04"/>
    <w:rsid w:val="005A5D59"/>
    <w:rsid w:val="005A5E3B"/>
    <w:rsid w:val="005A5E9F"/>
    <w:rsid w:val="005A5F1B"/>
    <w:rsid w:val="005A645E"/>
    <w:rsid w:val="005A64E5"/>
    <w:rsid w:val="005A6769"/>
    <w:rsid w:val="005A6771"/>
    <w:rsid w:val="005A67F5"/>
    <w:rsid w:val="005A690A"/>
    <w:rsid w:val="005A6A3A"/>
    <w:rsid w:val="005A6CF3"/>
    <w:rsid w:val="005A6DD2"/>
    <w:rsid w:val="005A6FA1"/>
    <w:rsid w:val="005A7193"/>
    <w:rsid w:val="005A7361"/>
    <w:rsid w:val="005A76D0"/>
    <w:rsid w:val="005A7740"/>
    <w:rsid w:val="005A7973"/>
    <w:rsid w:val="005A7AFA"/>
    <w:rsid w:val="005A7DD9"/>
    <w:rsid w:val="005A7F72"/>
    <w:rsid w:val="005A7FB9"/>
    <w:rsid w:val="005B01CA"/>
    <w:rsid w:val="005B038C"/>
    <w:rsid w:val="005B04C3"/>
    <w:rsid w:val="005B0638"/>
    <w:rsid w:val="005B0753"/>
    <w:rsid w:val="005B0855"/>
    <w:rsid w:val="005B0F12"/>
    <w:rsid w:val="005B1244"/>
    <w:rsid w:val="005B169A"/>
    <w:rsid w:val="005B174A"/>
    <w:rsid w:val="005B18E6"/>
    <w:rsid w:val="005B1B12"/>
    <w:rsid w:val="005B1BF3"/>
    <w:rsid w:val="005B1CB5"/>
    <w:rsid w:val="005B1E0A"/>
    <w:rsid w:val="005B2016"/>
    <w:rsid w:val="005B25E2"/>
    <w:rsid w:val="005B26C8"/>
    <w:rsid w:val="005B2B56"/>
    <w:rsid w:val="005B2C12"/>
    <w:rsid w:val="005B2C70"/>
    <w:rsid w:val="005B2D4D"/>
    <w:rsid w:val="005B2EB8"/>
    <w:rsid w:val="005B2ED4"/>
    <w:rsid w:val="005B2EF8"/>
    <w:rsid w:val="005B2F2E"/>
    <w:rsid w:val="005B30CC"/>
    <w:rsid w:val="005B3159"/>
    <w:rsid w:val="005B31F2"/>
    <w:rsid w:val="005B33B4"/>
    <w:rsid w:val="005B3466"/>
    <w:rsid w:val="005B355C"/>
    <w:rsid w:val="005B35B2"/>
    <w:rsid w:val="005B3789"/>
    <w:rsid w:val="005B3987"/>
    <w:rsid w:val="005B3AA6"/>
    <w:rsid w:val="005B3AC7"/>
    <w:rsid w:val="005B3BD1"/>
    <w:rsid w:val="005B3C21"/>
    <w:rsid w:val="005B3C58"/>
    <w:rsid w:val="005B3C7C"/>
    <w:rsid w:val="005B3C83"/>
    <w:rsid w:val="005B3F02"/>
    <w:rsid w:val="005B3F1B"/>
    <w:rsid w:val="005B40FE"/>
    <w:rsid w:val="005B4191"/>
    <w:rsid w:val="005B4357"/>
    <w:rsid w:val="005B4369"/>
    <w:rsid w:val="005B43C0"/>
    <w:rsid w:val="005B4597"/>
    <w:rsid w:val="005B468C"/>
    <w:rsid w:val="005B47E3"/>
    <w:rsid w:val="005B4911"/>
    <w:rsid w:val="005B4B14"/>
    <w:rsid w:val="005B4B65"/>
    <w:rsid w:val="005B4C5C"/>
    <w:rsid w:val="005B4CE0"/>
    <w:rsid w:val="005B4D9D"/>
    <w:rsid w:val="005B4E3D"/>
    <w:rsid w:val="005B4E75"/>
    <w:rsid w:val="005B4E83"/>
    <w:rsid w:val="005B4F3C"/>
    <w:rsid w:val="005B4FD2"/>
    <w:rsid w:val="005B50C7"/>
    <w:rsid w:val="005B52B7"/>
    <w:rsid w:val="005B5362"/>
    <w:rsid w:val="005B53B9"/>
    <w:rsid w:val="005B53C8"/>
    <w:rsid w:val="005B541A"/>
    <w:rsid w:val="005B5425"/>
    <w:rsid w:val="005B54FE"/>
    <w:rsid w:val="005B55BD"/>
    <w:rsid w:val="005B58FB"/>
    <w:rsid w:val="005B5A55"/>
    <w:rsid w:val="005B5A73"/>
    <w:rsid w:val="005B5A7F"/>
    <w:rsid w:val="005B5A89"/>
    <w:rsid w:val="005B5B78"/>
    <w:rsid w:val="005B5CC2"/>
    <w:rsid w:val="005B5D17"/>
    <w:rsid w:val="005B5DE0"/>
    <w:rsid w:val="005B5EBC"/>
    <w:rsid w:val="005B5FE4"/>
    <w:rsid w:val="005B606A"/>
    <w:rsid w:val="005B6361"/>
    <w:rsid w:val="005B6379"/>
    <w:rsid w:val="005B640B"/>
    <w:rsid w:val="005B6467"/>
    <w:rsid w:val="005B654B"/>
    <w:rsid w:val="005B65A5"/>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894"/>
    <w:rsid w:val="005B79B7"/>
    <w:rsid w:val="005B7AA3"/>
    <w:rsid w:val="005B7ACD"/>
    <w:rsid w:val="005B7B95"/>
    <w:rsid w:val="005C0121"/>
    <w:rsid w:val="005C0356"/>
    <w:rsid w:val="005C0410"/>
    <w:rsid w:val="005C0487"/>
    <w:rsid w:val="005C04BA"/>
    <w:rsid w:val="005C0625"/>
    <w:rsid w:val="005C0904"/>
    <w:rsid w:val="005C09BF"/>
    <w:rsid w:val="005C0C1B"/>
    <w:rsid w:val="005C0D61"/>
    <w:rsid w:val="005C0DD7"/>
    <w:rsid w:val="005C0DDE"/>
    <w:rsid w:val="005C0E80"/>
    <w:rsid w:val="005C0EB1"/>
    <w:rsid w:val="005C0F2A"/>
    <w:rsid w:val="005C0FDB"/>
    <w:rsid w:val="005C11DA"/>
    <w:rsid w:val="005C1225"/>
    <w:rsid w:val="005C12FD"/>
    <w:rsid w:val="005C132F"/>
    <w:rsid w:val="005C1468"/>
    <w:rsid w:val="005C1617"/>
    <w:rsid w:val="005C168F"/>
    <w:rsid w:val="005C16C9"/>
    <w:rsid w:val="005C1752"/>
    <w:rsid w:val="005C186E"/>
    <w:rsid w:val="005C194B"/>
    <w:rsid w:val="005C1FD4"/>
    <w:rsid w:val="005C205A"/>
    <w:rsid w:val="005C208C"/>
    <w:rsid w:val="005C2144"/>
    <w:rsid w:val="005C235A"/>
    <w:rsid w:val="005C2532"/>
    <w:rsid w:val="005C2592"/>
    <w:rsid w:val="005C25A9"/>
    <w:rsid w:val="005C25FE"/>
    <w:rsid w:val="005C27AE"/>
    <w:rsid w:val="005C2B57"/>
    <w:rsid w:val="005C2B7D"/>
    <w:rsid w:val="005C2C84"/>
    <w:rsid w:val="005C30E3"/>
    <w:rsid w:val="005C3534"/>
    <w:rsid w:val="005C3585"/>
    <w:rsid w:val="005C376D"/>
    <w:rsid w:val="005C37C9"/>
    <w:rsid w:val="005C37D1"/>
    <w:rsid w:val="005C381B"/>
    <w:rsid w:val="005C3A26"/>
    <w:rsid w:val="005C3A65"/>
    <w:rsid w:val="005C3B89"/>
    <w:rsid w:val="005C3CDF"/>
    <w:rsid w:val="005C3D27"/>
    <w:rsid w:val="005C3DA4"/>
    <w:rsid w:val="005C3DBB"/>
    <w:rsid w:val="005C3EA4"/>
    <w:rsid w:val="005C3ECA"/>
    <w:rsid w:val="005C3EFD"/>
    <w:rsid w:val="005C4255"/>
    <w:rsid w:val="005C4315"/>
    <w:rsid w:val="005C4335"/>
    <w:rsid w:val="005C4549"/>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7C4"/>
    <w:rsid w:val="005C5849"/>
    <w:rsid w:val="005C5A3E"/>
    <w:rsid w:val="005C5A47"/>
    <w:rsid w:val="005C5D7E"/>
    <w:rsid w:val="005C6081"/>
    <w:rsid w:val="005C609E"/>
    <w:rsid w:val="005C60E3"/>
    <w:rsid w:val="005C6233"/>
    <w:rsid w:val="005C6310"/>
    <w:rsid w:val="005C6355"/>
    <w:rsid w:val="005C65F1"/>
    <w:rsid w:val="005C679C"/>
    <w:rsid w:val="005C67F3"/>
    <w:rsid w:val="005C69BF"/>
    <w:rsid w:val="005C6F2C"/>
    <w:rsid w:val="005C6F7D"/>
    <w:rsid w:val="005C717D"/>
    <w:rsid w:val="005C7340"/>
    <w:rsid w:val="005C75A6"/>
    <w:rsid w:val="005C776B"/>
    <w:rsid w:val="005C787C"/>
    <w:rsid w:val="005C7961"/>
    <w:rsid w:val="005C7A53"/>
    <w:rsid w:val="005C7A54"/>
    <w:rsid w:val="005C7C61"/>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26"/>
    <w:rsid w:val="005D0736"/>
    <w:rsid w:val="005D0790"/>
    <w:rsid w:val="005D0808"/>
    <w:rsid w:val="005D0860"/>
    <w:rsid w:val="005D08D9"/>
    <w:rsid w:val="005D0A85"/>
    <w:rsid w:val="005D0BC3"/>
    <w:rsid w:val="005D0ED3"/>
    <w:rsid w:val="005D0FBD"/>
    <w:rsid w:val="005D12DA"/>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9C0"/>
    <w:rsid w:val="005D2A3E"/>
    <w:rsid w:val="005D2A49"/>
    <w:rsid w:val="005D2B7E"/>
    <w:rsid w:val="005D2B88"/>
    <w:rsid w:val="005D2C58"/>
    <w:rsid w:val="005D2C66"/>
    <w:rsid w:val="005D2D8F"/>
    <w:rsid w:val="005D2EE8"/>
    <w:rsid w:val="005D3171"/>
    <w:rsid w:val="005D31B1"/>
    <w:rsid w:val="005D31D3"/>
    <w:rsid w:val="005D31DC"/>
    <w:rsid w:val="005D3374"/>
    <w:rsid w:val="005D341B"/>
    <w:rsid w:val="005D347D"/>
    <w:rsid w:val="005D368D"/>
    <w:rsid w:val="005D37C5"/>
    <w:rsid w:val="005D3946"/>
    <w:rsid w:val="005D3C99"/>
    <w:rsid w:val="005D3ED0"/>
    <w:rsid w:val="005D3FE5"/>
    <w:rsid w:val="005D4193"/>
    <w:rsid w:val="005D4226"/>
    <w:rsid w:val="005D42DD"/>
    <w:rsid w:val="005D4764"/>
    <w:rsid w:val="005D4990"/>
    <w:rsid w:val="005D4B07"/>
    <w:rsid w:val="005D4B09"/>
    <w:rsid w:val="005D4C21"/>
    <w:rsid w:val="005D4C64"/>
    <w:rsid w:val="005D4CE9"/>
    <w:rsid w:val="005D4D01"/>
    <w:rsid w:val="005D4D52"/>
    <w:rsid w:val="005D4DC6"/>
    <w:rsid w:val="005D4F63"/>
    <w:rsid w:val="005D4F7E"/>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3E"/>
    <w:rsid w:val="005D64A5"/>
    <w:rsid w:val="005D64F5"/>
    <w:rsid w:val="005D6520"/>
    <w:rsid w:val="005D6722"/>
    <w:rsid w:val="005D6792"/>
    <w:rsid w:val="005D6814"/>
    <w:rsid w:val="005D68BD"/>
    <w:rsid w:val="005D6929"/>
    <w:rsid w:val="005D69D2"/>
    <w:rsid w:val="005D69F6"/>
    <w:rsid w:val="005D6A41"/>
    <w:rsid w:val="005D6AD0"/>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89F"/>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77"/>
    <w:rsid w:val="005E2697"/>
    <w:rsid w:val="005E288C"/>
    <w:rsid w:val="005E28D0"/>
    <w:rsid w:val="005E296D"/>
    <w:rsid w:val="005E2A90"/>
    <w:rsid w:val="005E2A98"/>
    <w:rsid w:val="005E2BF4"/>
    <w:rsid w:val="005E2C18"/>
    <w:rsid w:val="005E2C35"/>
    <w:rsid w:val="005E2E2C"/>
    <w:rsid w:val="005E2F53"/>
    <w:rsid w:val="005E2F61"/>
    <w:rsid w:val="005E2F89"/>
    <w:rsid w:val="005E3263"/>
    <w:rsid w:val="005E352C"/>
    <w:rsid w:val="005E35C3"/>
    <w:rsid w:val="005E35FD"/>
    <w:rsid w:val="005E3660"/>
    <w:rsid w:val="005E3678"/>
    <w:rsid w:val="005E3699"/>
    <w:rsid w:val="005E380A"/>
    <w:rsid w:val="005E383F"/>
    <w:rsid w:val="005E39D3"/>
    <w:rsid w:val="005E3B58"/>
    <w:rsid w:val="005E3ED2"/>
    <w:rsid w:val="005E3F19"/>
    <w:rsid w:val="005E3F9A"/>
    <w:rsid w:val="005E4114"/>
    <w:rsid w:val="005E423C"/>
    <w:rsid w:val="005E4255"/>
    <w:rsid w:val="005E4311"/>
    <w:rsid w:val="005E4368"/>
    <w:rsid w:val="005E437A"/>
    <w:rsid w:val="005E469D"/>
    <w:rsid w:val="005E48F7"/>
    <w:rsid w:val="005E4C18"/>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44"/>
    <w:rsid w:val="005E598B"/>
    <w:rsid w:val="005E59D3"/>
    <w:rsid w:val="005E5A71"/>
    <w:rsid w:val="005E5AE8"/>
    <w:rsid w:val="005E5B37"/>
    <w:rsid w:val="005E5B5D"/>
    <w:rsid w:val="005E5C8C"/>
    <w:rsid w:val="005E5D28"/>
    <w:rsid w:val="005E5E83"/>
    <w:rsid w:val="005E5F62"/>
    <w:rsid w:val="005E6070"/>
    <w:rsid w:val="005E60DD"/>
    <w:rsid w:val="005E623D"/>
    <w:rsid w:val="005E6255"/>
    <w:rsid w:val="005E626C"/>
    <w:rsid w:val="005E6336"/>
    <w:rsid w:val="005E63AB"/>
    <w:rsid w:val="005E63DF"/>
    <w:rsid w:val="005E6542"/>
    <w:rsid w:val="005E6576"/>
    <w:rsid w:val="005E66F1"/>
    <w:rsid w:val="005E6888"/>
    <w:rsid w:val="005E6999"/>
    <w:rsid w:val="005E6AFB"/>
    <w:rsid w:val="005E6C96"/>
    <w:rsid w:val="005E6DA4"/>
    <w:rsid w:val="005E74B8"/>
    <w:rsid w:val="005E7675"/>
    <w:rsid w:val="005E7698"/>
    <w:rsid w:val="005E7752"/>
    <w:rsid w:val="005E7947"/>
    <w:rsid w:val="005E795F"/>
    <w:rsid w:val="005E7A2B"/>
    <w:rsid w:val="005E7AED"/>
    <w:rsid w:val="005E7AFE"/>
    <w:rsid w:val="005E7FB1"/>
    <w:rsid w:val="005E7FC0"/>
    <w:rsid w:val="005E7FEE"/>
    <w:rsid w:val="005F0150"/>
    <w:rsid w:val="005F030D"/>
    <w:rsid w:val="005F031E"/>
    <w:rsid w:val="005F0343"/>
    <w:rsid w:val="005F03AC"/>
    <w:rsid w:val="005F046F"/>
    <w:rsid w:val="005F047F"/>
    <w:rsid w:val="005F04D7"/>
    <w:rsid w:val="005F04FC"/>
    <w:rsid w:val="005F0765"/>
    <w:rsid w:val="005F094B"/>
    <w:rsid w:val="005F0AFA"/>
    <w:rsid w:val="005F0B4C"/>
    <w:rsid w:val="005F0B53"/>
    <w:rsid w:val="005F0C46"/>
    <w:rsid w:val="005F0CBC"/>
    <w:rsid w:val="005F0CCF"/>
    <w:rsid w:val="005F0DA8"/>
    <w:rsid w:val="005F0E83"/>
    <w:rsid w:val="005F0ED9"/>
    <w:rsid w:val="005F1267"/>
    <w:rsid w:val="005F12D7"/>
    <w:rsid w:val="005F14D3"/>
    <w:rsid w:val="005F1562"/>
    <w:rsid w:val="005F180D"/>
    <w:rsid w:val="005F188B"/>
    <w:rsid w:val="005F1FE4"/>
    <w:rsid w:val="005F200A"/>
    <w:rsid w:val="005F202C"/>
    <w:rsid w:val="005F238E"/>
    <w:rsid w:val="005F24C3"/>
    <w:rsid w:val="005F2594"/>
    <w:rsid w:val="005F2607"/>
    <w:rsid w:val="005F2733"/>
    <w:rsid w:val="005F28A8"/>
    <w:rsid w:val="005F28EF"/>
    <w:rsid w:val="005F29D4"/>
    <w:rsid w:val="005F2BB6"/>
    <w:rsid w:val="005F2CCD"/>
    <w:rsid w:val="005F2F20"/>
    <w:rsid w:val="005F2F79"/>
    <w:rsid w:val="005F3069"/>
    <w:rsid w:val="005F3144"/>
    <w:rsid w:val="005F3165"/>
    <w:rsid w:val="005F327D"/>
    <w:rsid w:val="005F34CC"/>
    <w:rsid w:val="005F34FC"/>
    <w:rsid w:val="005F3508"/>
    <w:rsid w:val="005F369B"/>
    <w:rsid w:val="005F37AF"/>
    <w:rsid w:val="005F38E5"/>
    <w:rsid w:val="005F391C"/>
    <w:rsid w:val="005F392B"/>
    <w:rsid w:val="005F3981"/>
    <w:rsid w:val="005F3BCD"/>
    <w:rsid w:val="005F3BFC"/>
    <w:rsid w:val="005F3C23"/>
    <w:rsid w:val="005F3F7F"/>
    <w:rsid w:val="005F40E5"/>
    <w:rsid w:val="005F422A"/>
    <w:rsid w:val="005F433C"/>
    <w:rsid w:val="005F4537"/>
    <w:rsid w:val="005F46D9"/>
    <w:rsid w:val="005F474A"/>
    <w:rsid w:val="005F4927"/>
    <w:rsid w:val="005F4950"/>
    <w:rsid w:val="005F4B03"/>
    <w:rsid w:val="005F4BAE"/>
    <w:rsid w:val="005F4BB2"/>
    <w:rsid w:val="005F4C04"/>
    <w:rsid w:val="005F4C15"/>
    <w:rsid w:val="005F4E6F"/>
    <w:rsid w:val="005F4FC1"/>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436"/>
    <w:rsid w:val="005F6503"/>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4D"/>
    <w:rsid w:val="005F72BF"/>
    <w:rsid w:val="005F7316"/>
    <w:rsid w:val="005F75C5"/>
    <w:rsid w:val="005F7687"/>
    <w:rsid w:val="005F77F0"/>
    <w:rsid w:val="005F78C1"/>
    <w:rsid w:val="005F78F5"/>
    <w:rsid w:val="005F7AFD"/>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DE8"/>
    <w:rsid w:val="00600F50"/>
    <w:rsid w:val="00600F82"/>
    <w:rsid w:val="00601072"/>
    <w:rsid w:val="006010FD"/>
    <w:rsid w:val="00601103"/>
    <w:rsid w:val="0060144E"/>
    <w:rsid w:val="006014BE"/>
    <w:rsid w:val="00601754"/>
    <w:rsid w:val="006017C6"/>
    <w:rsid w:val="0060188B"/>
    <w:rsid w:val="006018DC"/>
    <w:rsid w:val="00601A45"/>
    <w:rsid w:val="00601A7F"/>
    <w:rsid w:val="00601D4D"/>
    <w:rsid w:val="00601E95"/>
    <w:rsid w:val="00601F6E"/>
    <w:rsid w:val="00601FCD"/>
    <w:rsid w:val="006020BC"/>
    <w:rsid w:val="006022D8"/>
    <w:rsid w:val="00602354"/>
    <w:rsid w:val="00602364"/>
    <w:rsid w:val="0060254B"/>
    <w:rsid w:val="00602640"/>
    <w:rsid w:val="0060268D"/>
    <w:rsid w:val="006026E8"/>
    <w:rsid w:val="00602757"/>
    <w:rsid w:val="00602883"/>
    <w:rsid w:val="00602A0C"/>
    <w:rsid w:val="00602A5E"/>
    <w:rsid w:val="00603115"/>
    <w:rsid w:val="0060322C"/>
    <w:rsid w:val="006032D3"/>
    <w:rsid w:val="0060369A"/>
    <w:rsid w:val="0060373E"/>
    <w:rsid w:val="0060395C"/>
    <w:rsid w:val="0060397B"/>
    <w:rsid w:val="006039C5"/>
    <w:rsid w:val="00603B1B"/>
    <w:rsid w:val="00603BB2"/>
    <w:rsid w:val="00603C67"/>
    <w:rsid w:val="00603DE1"/>
    <w:rsid w:val="00603E73"/>
    <w:rsid w:val="00603E78"/>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2FE"/>
    <w:rsid w:val="00605316"/>
    <w:rsid w:val="00605399"/>
    <w:rsid w:val="006053EC"/>
    <w:rsid w:val="00605425"/>
    <w:rsid w:val="006054EE"/>
    <w:rsid w:val="00605596"/>
    <w:rsid w:val="006058CC"/>
    <w:rsid w:val="0060591D"/>
    <w:rsid w:val="006059D6"/>
    <w:rsid w:val="006059EC"/>
    <w:rsid w:val="00605A98"/>
    <w:rsid w:val="00605B5D"/>
    <w:rsid w:val="00605BA9"/>
    <w:rsid w:val="00605C30"/>
    <w:rsid w:val="00605C3F"/>
    <w:rsid w:val="00605CA9"/>
    <w:rsid w:val="00605D6D"/>
    <w:rsid w:val="00605DA7"/>
    <w:rsid w:val="00605EBE"/>
    <w:rsid w:val="00606131"/>
    <w:rsid w:val="00606205"/>
    <w:rsid w:val="006063B0"/>
    <w:rsid w:val="00606453"/>
    <w:rsid w:val="006064D9"/>
    <w:rsid w:val="00606533"/>
    <w:rsid w:val="0060660B"/>
    <w:rsid w:val="00606704"/>
    <w:rsid w:val="006067A5"/>
    <w:rsid w:val="006069A7"/>
    <w:rsid w:val="00606AAE"/>
    <w:rsid w:val="00606B37"/>
    <w:rsid w:val="00606B9C"/>
    <w:rsid w:val="00606DD6"/>
    <w:rsid w:val="00606DEE"/>
    <w:rsid w:val="00606E00"/>
    <w:rsid w:val="00606FEB"/>
    <w:rsid w:val="00606FEE"/>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0E9"/>
    <w:rsid w:val="00610155"/>
    <w:rsid w:val="006102C6"/>
    <w:rsid w:val="006102DE"/>
    <w:rsid w:val="006103F0"/>
    <w:rsid w:val="00610483"/>
    <w:rsid w:val="006104FF"/>
    <w:rsid w:val="00610A38"/>
    <w:rsid w:val="00610B60"/>
    <w:rsid w:val="00610B74"/>
    <w:rsid w:val="00610C47"/>
    <w:rsid w:val="00610C58"/>
    <w:rsid w:val="00610F53"/>
    <w:rsid w:val="00611151"/>
    <w:rsid w:val="006111C6"/>
    <w:rsid w:val="006112ED"/>
    <w:rsid w:val="0061135C"/>
    <w:rsid w:val="006113A9"/>
    <w:rsid w:val="0061162B"/>
    <w:rsid w:val="0061164B"/>
    <w:rsid w:val="0061169F"/>
    <w:rsid w:val="00611917"/>
    <w:rsid w:val="0061199A"/>
    <w:rsid w:val="00611AA7"/>
    <w:rsid w:val="00611C82"/>
    <w:rsid w:val="00611D11"/>
    <w:rsid w:val="00611F27"/>
    <w:rsid w:val="00611F32"/>
    <w:rsid w:val="00611FD4"/>
    <w:rsid w:val="00612A48"/>
    <w:rsid w:val="00612A5F"/>
    <w:rsid w:val="00612B06"/>
    <w:rsid w:val="00612C73"/>
    <w:rsid w:val="00612DBE"/>
    <w:rsid w:val="00612E07"/>
    <w:rsid w:val="00613036"/>
    <w:rsid w:val="00613276"/>
    <w:rsid w:val="006132DF"/>
    <w:rsid w:val="0061340D"/>
    <w:rsid w:val="006134B0"/>
    <w:rsid w:val="006134CE"/>
    <w:rsid w:val="00613748"/>
    <w:rsid w:val="00613862"/>
    <w:rsid w:val="006138D8"/>
    <w:rsid w:val="006139D5"/>
    <w:rsid w:val="00613B79"/>
    <w:rsid w:val="00613D5A"/>
    <w:rsid w:val="00613FBC"/>
    <w:rsid w:val="00614052"/>
    <w:rsid w:val="00614064"/>
    <w:rsid w:val="006141D8"/>
    <w:rsid w:val="006141E0"/>
    <w:rsid w:val="0061439A"/>
    <w:rsid w:val="00614661"/>
    <w:rsid w:val="0061470B"/>
    <w:rsid w:val="006147EC"/>
    <w:rsid w:val="00614BDA"/>
    <w:rsid w:val="00614CB4"/>
    <w:rsid w:val="00614D1E"/>
    <w:rsid w:val="00614FFE"/>
    <w:rsid w:val="0061524B"/>
    <w:rsid w:val="006152F0"/>
    <w:rsid w:val="00615362"/>
    <w:rsid w:val="00615491"/>
    <w:rsid w:val="006154E1"/>
    <w:rsid w:val="00615554"/>
    <w:rsid w:val="0061565F"/>
    <w:rsid w:val="00615759"/>
    <w:rsid w:val="006158D9"/>
    <w:rsid w:val="006158E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6F72"/>
    <w:rsid w:val="00617110"/>
    <w:rsid w:val="0061712F"/>
    <w:rsid w:val="0061717F"/>
    <w:rsid w:val="006171DC"/>
    <w:rsid w:val="00617294"/>
    <w:rsid w:val="0061734F"/>
    <w:rsid w:val="006174D8"/>
    <w:rsid w:val="00617549"/>
    <w:rsid w:val="006175CF"/>
    <w:rsid w:val="0061798A"/>
    <w:rsid w:val="00617A8F"/>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7D7"/>
    <w:rsid w:val="0062085A"/>
    <w:rsid w:val="00620894"/>
    <w:rsid w:val="00620959"/>
    <w:rsid w:val="006209E8"/>
    <w:rsid w:val="00620A4D"/>
    <w:rsid w:val="00620B1C"/>
    <w:rsid w:val="00620E0B"/>
    <w:rsid w:val="00620F00"/>
    <w:rsid w:val="00620FAF"/>
    <w:rsid w:val="00620FEC"/>
    <w:rsid w:val="006210BA"/>
    <w:rsid w:val="0062112C"/>
    <w:rsid w:val="006211B1"/>
    <w:rsid w:val="00621208"/>
    <w:rsid w:val="00621229"/>
    <w:rsid w:val="006212D5"/>
    <w:rsid w:val="006214DB"/>
    <w:rsid w:val="0062178B"/>
    <w:rsid w:val="00621858"/>
    <w:rsid w:val="006219C1"/>
    <w:rsid w:val="00621B6A"/>
    <w:rsid w:val="00621BA4"/>
    <w:rsid w:val="00621BC4"/>
    <w:rsid w:val="00621C0B"/>
    <w:rsid w:val="00621C2F"/>
    <w:rsid w:val="00621C43"/>
    <w:rsid w:val="00621C72"/>
    <w:rsid w:val="00621CAD"/>
    <w:rsid w:val="00621D9F"/>
    <w:rsid w:val="00621E7A"/>
    <w:rsid w:val="00621F77"/>
    <w:rsid w:val="00622248"/>
    <w:rsid w:val="0062238A"/>
    <w:rsid w:val="006223F7"/>
    <w:rsid w:val="006224B1"/>
    <w:rsid w:val="0062265D"/>
    <w:rsid w:val="0062286B"/>
    <w:rsid w:val="00622B55"/>
    <w:rsid w:val="00622B56"/>
    <w:rsid w:val="00622ED7"/>
    <w:rsid w:val="00622F1B"/>
    <w:rsid w:val="00622F9C"/>
    <w:rsid w:val="00623427"/>
    <w:rsid w:val="00623449"/>
    <w:rsid w:val="0062344A"/>
    <w:rsid w:val="006234F7"/>
    <w:rsid w:val="0062352C"/>
    <w:rsid w:val="0062387A"/>
    <w:rsid w:val="00623A6D"/>
    <w:rsid w:val="00623A9E"/>
    <w:rsid w:val="00623B8F"/>
    <w:rsid w:val="00623CDA"/>
    <w:rsid w:val="00623D64"/>
    <w:rsid w:val="00623E95"/>
    <w:rsid w:val="00623EF3"/>
    <w:rsid w:val="00623F6B"/>
    <w:rsid w:val="00623FDD"/>
    <w:rsid w:val="0062405B"/>
    <w:rsid w:val="006241DA"/>
    <w:rsid w:val="0062425F"/>
    <w:rsid w:val="00624285"/>
    <w:rsid w:val="0062437B"/>
    <w:rsid w:val="00624448"/>
    <w:rsid w:val="0062453C"/>
    <w:rsid w:val="006245DD"/>
    <w:rsid w:val="006245E7"/>
    <w:rsid w:val="00624815"/>
    <w:rsid w:val="006248A1"/>
    <w:rsid w:val="00624938"/>
    <w:rsid w:val="00624A29"/>
    <w:rsid w:val="00624AFA"/>
    <w:rsid w:val="00624C6E"/>
    <w:rsid w:val="00624D11"/>
    <w:rsid w:val="00624EF6"/>
    <w:rsid w:val="00624F4F"/>
    <w:rsid w:val="00624F54"/>
    <w:rsid w:val="00624FB3"/>
    <w:rsid w:val="0062530D"/>
    <w:rsid w:val="00625461"/>
    <w:rsid w:val="0062558E"/>
    <w:rsid w:val="006255C4"/>
    <w:rsid w:val="00625B0C"/>
    <w:rsid w:val="00625B24"/>
    <w:rsid w:val="00625C9B"/>
    <w:rsid w:val="00625CF6"/>
    <w:rsid w:val="00625E59"/>
    <w:rsid w:val="00625FED"/>
    <w:rsid w:val="0062602E"/>
    <w:rsid w:val="006262C6"/>
    <w:rsid w:val="006262DA"/>
    <w:rsid w:val="00626379"/>
    <w:rsid w:val="0062646B"/>
    <w:rsid w:val="00626504"/>
    <w:rsid w:val="0062652B"/>
    <w:rsid w:val="0062657C"/>
    <w:rsid w:val="00626663"/>
    <w:rsid w:val="006267F5"/>
    <w:rsid w:val="006268C9"/>
    <w:rsid w:val="006268DA"/>
    <w:rsid w:val="00626AD4"/>
    <w:rsid w:val="00626AE8"/>
    <w:rsid w:val="00626C25"/>
    <w:rsid w:val="00626E64"/>
    <w:rsid w:val="00627072"/>
    <w:rsid w:val="006270A6"/>
    <w:rsid w:val="006272BC"/>
    <w:rsid w:val="006272FB"/>
    <w:rsid w:val="00627328"/>
    <w:rsid w:val="00627471"/>
    <w:rsid w:val="0062766F"/>
    <w:rsid w:val="00627699"/>
    <w:rsid w:val="00627824"/>
    <w:rsid w:val="006278BE"/>
    <w:rsid w:val="00627926"/>
    <w:rsid w:val="00627BA3"/>
    <w:rsid w:val="00627C14"/>
    <w:rsid w:val="00627C39"/>
    <w:rsid w:val="00627DB7"/>
    <w:rsid w:val="00627DC3"/>
    <w:rsid w:val="00627E44"/>
    <w:rsid w:val="006300D7"/>
    <w:rsid w:val="00630162"/>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5C3"/>
    <w:rsid w:val="00631751"/>
    <w:rsid w:val="00631826"/>
    <w:rsid w:val="0063185D"/>
    <w:rsid w:val="006319E5"/>
    <w:rsid w:val="00631BEA"/>
    <w:rsid w:val="00631D5F"/>
    <w:rsid w:val="00631E17"/>
    <w:rsid w:val="00631E7A"/>
    <w:rsid w:val="00631F12"/>
    <w:rsid w:val="00631FBC"/>
    <w:rsid w:val="006320C6"/>
    <w:rsid w:val="006322CD"/>
    <w:rsid w:val="006323A4"/>
    <w:rsid w:val="00632443"/>
    <w:rsid w:val="00632469"/>
    <w:rsid w:val="006324A2"/>
    <w:rsid w:val="006324A4"/>
    <w:rsid w:val="00632507"/>
    <w:rsid w:val="00632515"/>
    <w:rsid w:val="006326BC"/>
    <w:rsid w:val="006326DC"/>
    <w:rsid w:val="00632714"/>
    <w:rsid w:val="00632927"/>
    <w:rsid w:val="00632A0E"/>
    <w:rsid w:val="00632A4C"/>
    <w:rsid w:val="00632A98"/>
    <w:rsid w:val="00632B71"/>
    <w:rsid w:val="00632D21"/>
    <w:rsid w:val="006330F6"/>
    <w:rsid w:val="00633160"/>
    <w:rsid w:val="006332E3"/>
    <w:rsid w:val="00633559"/>
    <w:rsid w:val="00633702"/>
    <w:rsid w:val="006337D0"/>
    <w:rsid w:val="0063380F"/>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38F"/>
    <w:rsid w:val="00634526"/>
    <w:rsid w:val="00634708"/>
    <w:rsid w:val="00634753"/>
    <w:rsid w:val="006347F5"/>
    <w:rsid w:val="006348B9"/>
    <w:rsid w:val="006348F0"/>
    <w:rsid w:val="006349C0"/>
    <w:rsid w:val="00634AEF"/>
    <w:rsid w:val="00634C20"/>
    <w:rsid w:val="00634CDB"/>
    <w:rsid w:val="00634F12"/>
    <w:rsid w:val="00634FCF"/>
    <w:rsid w:val="0063500F"/>
    <w:rsid w:val="00635012"/>
    <w:rsid w:val="00635084"/>
    <w:rsid w:val="0063520C"/>
    <w:rsid w:val="00635213"/>
    <w:rsid w:val="006353A5"/>
    <w:rsid w:val="006353FA"/>
    <w:rsid w:val="0063561A"/>
    <w:rsid w:val="006356C1"/>
    <w:rsid w:val="006358F3"/>
    <w:rsid w:val="00635908"/>
    <w:rsid w:val="00635AD4"/>
    <w:rsid w:val="00635B7A"/>
    <w:rsid w:val="00635B91"/>
    <w:rsid w:val="00635D3A"/>
    <w:rsid w:val="00635D76"/>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6E65"/>
    <w:rsid w:val="00637098"/>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0EDD"/>
    <w:rsid w:val="00641061"/>
    <w:rsid w:val="00641126"/>
    <w:rsid w:val="0064133B"/>
    <w:rsid w:val="0064134D"/>
    <w:rsid w:val="006417F6"/>
    <w:rsid w:val="006419ED"/>
    <w:rsid w:val="006419F2"/>
    <w:rsid w:val="00641B52"/>
    <w:rsid w:val="00641CA1"/>
    <w:rsid w:val="00641CF8"/>
    <w:rsid w:val="00641CFF"/>
    <w:rsid w:val="00641D16"/>
    <w:rsid w:val="00641D5D"/>
    <w:rsid w:val="00641EF7"/>
    <w:rsid w:val="006422E4"/>
    <w:rsid w:val="006428F9"/>
    <w:rsid w:val="00642975"/>
    <w:rsid w:val="00642983"/>
    <w:rsid w:val="0064298B"/>
    <w:rsid w:val="00642A13"/>
    <w:rsid w:val="00642A82"/>
    <w:rsid w:val="00642A8F"/>
    <w:rsid w:val="00642C62"/>
    <w:rsid w:val="00642D10"/>
    <w:rsid w:val="00642D56"/>
    <w:rsid w:val="00643084"/>
    <w:rsid w:val="006430B7"/>
    <w:rsid w:val="00643138"/>
    <w:rsid w:val="00643335"/>
    <w:rsid w:val="006434B1"/>
    <w:rsid w:val="006436EB"/>
    <w:rsid w:val="00643766"/>
    <w:rsid w:val="00643769"/>
    <w:rsid w:val="006437A9"/>
    <w:rsid w:val="00643973"/>
    <w:rsid w:val="00643B8D"/>
    <w:rsid w:val="00643BAD"/>
    <w:rsid w:val="00643C9E"/>
    <w:rsid w:val="00643D47"/>
    <w:rsid w:val="00643D8C"/>
    <w:rsid w:val="00644078"/>
    <w:rsid w:val="00644200"/>
    <w:rsid w:val="0064428B"/>
    <w:rsid w:val="006444A1"/>
    <w:rsid w:val="00644511"/>
    <w:rsid w:val="006447CA"/>
    <w:rsid w:val="0064486C"/>
    <w:rsid w:val="00644B4D"/>
    <w:rsid w:val="00644C92"/>
    <w:rsid w:val="00644CAB"/>
    <w:rsid w:val="00644E23"/>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760"/>
    <w:rsid w:val="00646850"/>
    <w:rsid w:val="0064694C"/>
    <w:rsid w:val="00646A9C"/>
    <w:rsid w:val="00646B87"/>
    <w:rsid w:val="00646CF4"/>
    <w:rsid w:val="00646D08"/>
    <w:rsid w:val="00646E23"/>
    <w:rsid w:val="00646ED5"/>
    <w:rsid w:val="00646F68"/>
    <w:rsid w:val="00647265"/>
    <w:rsid w:val="0064734B"/>
    <w:rsid w:val="0064766F"/>
    <w:rsid w:val="006476D1"/>
    <w:rsid w:val="0064777E"/>
    <w:rsid w:val="00647AC1"/>
    <w:rsid w:val="00647AE3"/>
    <w:rsid w:val="00647B99"/>
    <w:rsid w:val="00647C60"/>
    <w:rsid w:val="00647CB3"/>
    <w:rsid w:val="00647CFC"/>
    <w:rsid w:val="00647D60"/>
    <w:rsid w:val="00647D87"/>
    <w:rsid w:val="00647EC8"/>
    <w:rsid w:val="0065014E"/>
    <w:rsid w:val="00650150"/>
    <w:rsid w:val="006501F6"/>
    <w:rsid w:val="0065046D"/>
    <w:rsid w:val="006505CC"/>
    <w:rsid w:val="006506C9"/>
    <w:rsid w:val="00650854"/>
    <w:rsid w:val="0065086D"/>
    <w:rsid w:val="00650922"/>
    <w:rsid w:val="00650B57"/>
    <w:rsid w:val="00650CF1"/>
    <w:rsid w:val="00650D1E"/>
    <w:rsid w:val="00650D8E"/>
    <w:rsid w:val="00650E24"/>
    <w:rsid w:val="00650EB8"/>
    <w:rsid w:val="00650F7C"/>
    <w:rsid w:val="00650FBE"/>
    <w:rsid w:val="00650FFD"/>
    <w:rsid w:val="00651117"/>
    <w:rsid w:val="00651347"/>
    <w:rsid w:val="006513D5"/>
    <w:rsid w:val="00651692"/>
    <w:rsid w:val="00651879"/>
    <w:rsid w:val="00651888"/>
    <w:rsid w:val="006518B1"/>
    <w:rsid w:val="00651994"/>
    <w:rsid w:val="00651AD3"/>
    <w:rsid w:val="00651B41"/>
    <w:rsid w:val="00651BA0"/>
    <w:rsid w:val="00651D35"/>
    <w:rsid w:val="00651E0B"/>
    <w:rsid w:val="00651F55"/>
    <w:rsid w:val="00651F7D"/>
    <w:rsid w:val="00651FA0"/>
    <w:rsid w:val="00652186"/>
    <w:rsid w:val="006521D6"/>
    <w:rsid w:val="006522B3"/>
    <w:rsid w:val="006522DC"/>
    <w:rsid w:val="006523E4"/>
    <w:rsid w:val="00652504"/>
    <w:rsid w:val="00652536"/>
    <w:rsid w:val="00652729"/>
    <w:rsid w:val="00652961"/>
    <w:rsid w:val="00652AC6"/>
    <w:rsid w:val="00652BB4"/>
    <w:rsid w:val="00652DD8"/>
    <w:rsid w:val="00652F85"/>
    <w:rsid w:val="0065304C"/>
    <w:rsid w:val="00653273"/>
    <w:rsid w:val="006532FB"/>
    <w:rsid w:val="006533D8"/>
    <w:rsid w:val="0065350E"/>
    <w:rsid w:val="00653703"/>
    <w:rsid w:val="006537A6"/>
    <w:rsid w:val="00653870"/>
    <w:rsid w:val="006539D8"/>
    <w:rsid w:val="00653B54"/>
    <w:rsid w:val="00653BB4"/>
    <w:rsid w:val="00653C19"/>
    <w:rsid w:val="00653CA2"/>
    <w:rsid w:val="00653D4C"/>
    <w:rsid w:val="00653DFD"/>
    <w:rsid w:val="00653EC3"/>
    <w:rsid w:val="006540E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302"/>
    <w:rsid w:val="00655583"/>
    <w:rsid w:val="006556AA"/>
    <w:rsid w:val="00655780"/>
    <w:rsid w:val="0065579F"/>
    <w:rsid w:val="0065594D"/>
    <w:rsid w:val="00655B79"/>
    <w:rsid w:val="00655DD5"/>
    <w:rsid w:val="00655EF3"/>
    <w:rsid w:val="00655FB2"/>
    <w:rsid w:val="00656062"/>
    <w:rsid w:val="006560E3"/>
    <w:rsid w:val="006561FF"/>
    <w:rsid w:val="00656265"/>
    <w:rsid w:val="00656276"/>
    <w:rsid w:val="006562C4"/>
    <w:rsid w:val="006563C7"/>
    <w:rsid w:val="00656407"/>
    <w:rsid w:val="00656468"/>
    <w:rsid w:val="006565D8"/>
    <w:rsid w:val="00656600"/>
    <w:rsid w:val="0065675F"/>
    <w:rsid w:val="0065683B"/>
    <w:rsid w:val="00656945"/>
    <w:rsid w:val="00656C06"/>
    <w:rsid w:val="00656C57"/>
    <w:rsid w:val="00656D5D"/>
    <w:rsid w:val="00656D6F"/>
    <w:rsid w:val="00656F89"/>
    <w:rsid w:val="00657005"/>
    <w:rsid w:val="006572F2"/>
    <w:rsid w:val="006573FB"/>
    <w:rsid w:val="00657736"/>
    <w:rsid w:val="006577D1"/>
    <w:rsid w:val="006578D6"/>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32"/>
    <w:rsid w:val="006606FD"/>
    <w:rsid w:val="0066070A"/>
    <w:rsid w:val="006607D7"/>
    <w:rsid w:val="006608A7"/>
    <w:rsid w:val="00660E7A"/>
    <w:rsid w:val="00660F77"/>
    <w:rsid w:val="00661180"/>
    <w:rsid w:val="0066142E"/>
    <w:rsid w:val="006615CE"/>
    <w:rsid w:val="00661636"/>
    <w:rsid w:val="00661655"/>
    <w:rsid w:val="00661664"/>
    <w:rsid w:val="00661786"/>
    <w:rsid w:val="006617EB"/>
    <w:rsid w:val="00661A0A"/>
    <w:rsid w:val="00661A28"/>
    <w:rsid w:val="00661A9A"/>
    <w:rsid w:val="00661A9D"/>
    <w:rsid w:val="00661AAB"/>
    <w:rsid w:val="00661B9F"/>
    <w:rsid w:val="00661CB2"/>
    <w:rsid w:val="00661CC2"/>
    <w:rsid w:val="00661D28"/>
    <w:rsid w:val="00662166"/>
    <w:rsid w:val="006621B8"/>
    <w:rsid w:val="0066235B"/>
    <w:rsid w:val="00662B70"/>
    <w:rsid w:val="00662EB1"/>
    <w:rsid w:val="00662FA2"/>
    <w:rsid w:val="0066324B"/>
    <w:rsid w:val="006632E0"/>
    <w:rsid w:val="006633B1"/>
    <w:rsid w:val="006633C0"/>
    <w:rsid w:val="00663574"/>
    <w:rsid w:val="006635DC"/>
    <w:rsid w:val="006635F1"/>
    <w:rsid w:val="00663908"/>
    <w:rsid w:val="0066393B"/>
    <w:rsid w:val="006639B2"/>
    <w:rsid w:val="006639DC"/>
    <w:rsid w:val="00663AA0"/>
    <w:rsid w:val="00663AEF"/>
    <w:rsid w:val="00663D19"/>
    <w:rsid w:val="00663D4A"/>
    <w:rsid w:val="00663E19"/>
    <w:rsid w:val="0066402E"/>
    <w:rsid w:val="00664142"/>
    <w:rsid w:val="006641D9"/>
    <w:rsid w:val="006642B3"/>
    <w:rsid w:val="006642C7"/>
    <w:rsid w:val="00664373"/>
    <w:rsid w:val="00664387"/>
    <w:rsid w:val="00664497"/>
    <w:rsid w:val="006644C7"/>
    <w:rsid w:val="00664505"/>
    <w:rsid w:val="00664677"/>
    <w:rsid w:val="00664682"/>
    <w:rsid w:val="006646D2"/>
    <w:rsid w:val="006646ED"/>
    <w:rsid w:val="006646F4"/>
    <w:rsid w:val="006647C6"/>
    <w:rsid w:val="006648B9"/>
    <w:rsid w:val="0066495B"/>
    <w:rsid w:val="006649EC"/>
    <w:rsid w:val="00664B26"/>
    <w:rsid w:val="00664CAD"/>
    <w:rsid w:val="00664CE0"/>
    <w:rsid w:val="00664DA4"/>
    <w:rsid w:val="00664E64"/>
    <w:rsid w:val="00665229"/>
    <w:rsid w:val="00665316"/>
    <w:rsid w:val="0066531A"/>
    <w:rsid w:val="006654E8"/>
    <w:rsid w:val="0066568F"/>
    <w:rsid w:val="006656E6"/>
    <w:rsid w:val="00665701"/>
    <w:rsid w:val="0066582E"/>
    <w:rsid w:val="00665A6F"/>
    <w:rsid w:val="00665B32"/>
    <w:rsid w:val="00665B9B"/>
    <w:rsid w:val="00665CCE"/>
    <w:rsid w:val="00665DFD"/>
    <w:rsid w:val="00665F4D"/>
    <w:rsid w:val="00665FC8"/>
    <w:rsid w:val="00666083"/>
    <w:rsid w:val="006663BA"/>
    <w:rsid w:val="0066687E"/>
    <w:rsid w:val="0066698F"/>
    <w:rsid w:val="006669CF"/>
    <w:rsid w:val="00666A55"/>
    <w:rsid w:val="00666B74"/>
    <w:rsid w:val="00666E58"/>
    <w:rsid w:val="00666E99"/>
    <w:rsid w:val="006672FA"/>
    <w:rsid w:val="006672FC"/>
    <w:rsid w:val="006674B3"/>
    <w:rsid w:val="006674F4"/>
    <w:rsid w:val="00667720"/>
    <w:rsid w:val="00667982"/>
    <w:rsid w:val="00667A27"/>
    <w:rsid w:val="00667A76"/>
    <w:rsid w:val="0067000E"/>
    <w:rsid w:val="0067030D"/>
    <w:rsid w:val="00670464"/>
    <w:rsid w:val="006704BF"/>
    <w:rsid w:val="006705FD"/>
    <w:rsid w:val="00670652"/>
    <w:rsid w:val="00670806"/>
    <w:rsid w:val="00670832"/>
    <w:rsid w:val="006708AD"/>
    <w:rsid w:val="00670AD6"/>
    <w:rsid w:val="00670D03"/>
    <w:rsid w:val="00670ECD"/>
    <w:rsid w:val="00670F1D"/>
    <w:rsid w:val="00671122"/>
    <w:rsid w:val="0067119C"/>
    <w:rsid w:val="006711A2"/>
    <w:rsid w:val="0067122B"/>
    <w:rsid w:val="0067145E"/>
    <w:rsid w:val="0067152E"/>
    <w:rsid w:val="00671747"/>
    <w:rsid w:val="00671793"/>
    <w:rsid w:val="00671A76"/>
    <w:rsid w:val="00671AF4"/>
    <w:rsid w:val="00671C3B"/>
    <w:rsid w:val="00671C8F"/>
    <w:rsid w:val="00671EEB"/>
    <w:rsid w:val="00671F1C"/>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A54"/>
    <w:rsid w:val="00672C07"/>
    <w:rsid w:val="00672D10"/>
    <w:rsid w:val="00672D17"/>
    <w:rsid w:val="00672E61"/>
    <w:rsid w:val="00672F44"/>
    <w:rsid w:val="00673133"/>
    <w:rsid w:val="006732DB"/>
    <w:rsid w:val="0067330E"/>
    <w:rsid w:val="0067349C"/>
    <w:rsid w:val="006734C5"/>
    <w:rsid w:val="006735BC"/>
    <w:rsid w:val="006737DD"/>
    <w:rsid w:val="006739DD"/>
    <w:rsid w:val="00673A69"/>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517B"/>
    <w:rsid w:val="006753D2"/>
    <w:rsid w:val="006754CD"/>
    <w:rsid w:val="006754CE"/>
    <w:rsid w:val="0067551F"/>
    <w:rsid w:val="0067558D"/>
    <w:rsid w:val="00675652"/>
    <w:rsid w:val="0067565A"/>
    <w:rsid w:val="006757DC"/>
    <w:rsid w:val="00675ACB"/>
    <w:rsid w:val="00675AE6"/>
    <w:rsid w:val="00675C3F"/>
    <w:rsid w:val="00675C65"/>
    <w:rsid w:val="00675F8C"/>
    <w:rsid w:val="006764B4"/>
    <w:rsid w:val="00676508"/>
    <w:rsid w:val="006767B8"/>
    <w:rsid w:val="006769C3"/>
    <w:rsid w:val="00676C0F"/>
    <w:rsid w:val="00676D4C"/>
    <w:rsid w:val="00676E18"/>
    <w:rsid w:val="00676F5C"/>
    <w:rsid w:val="00677125"/>
    <w:rsid w:val="00677217"/>
    <w:rsid w:val="006773C2"/>
    <w:rsid w:val="006775FF"/>
    <w:rsid w:val="00677725"/>
    <w:rsid w:val="006777AB"/>
    <w:rsid w:val="006779F6"/>
    <w:rsid w:val="00677A64"/>
    <w:rsid w:val="00677BD2"/>
    <w:rsid w:val="00677CAD"/>
    <w:rsid w:val="00677CB1"/>
    <w:rsid w:val="00677F53"/>
    <w:rsid w:val="0068013A"/>
    <w:rsid w:val="00680184"/>
    <w:rsid w:val="006805C6"/>
    <w:rsid w:val="00680A82"/>
    <w:rsid w:val="00680A97"/>
    <w:rsid w:val="00680CDA"/>
    <w:rsid w:val="00680E1C"/>
    <w:rsid w:val="00680E54"/>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08"/>
    <w:rsid w:val="006819F6"/>
    <w:rsid w:val="006819F8"/>
    <w:rsid w:val="00681C04"/>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140"/>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670"/>
    <w:rsid w:val="00684815"/>
    <w:rsid w:val="00684865"/>
    <w:rsid w:val="00684B8D"/>
    <w:rsid w:val="00684C2B"/>
    <w:rsid w:val="00684CB7"/>
    <w:rsid w:val="0068501A"/>
    <w:rsid w:val="00685022"/>
    <w:rsid w:val="0068505B"/>
    <w:rsid w:val="006850AA"/>
    <w:rsid w:val="006850D0"/>
    <w:rsid w:val="0068523E"/>
    <w:rsid w:val="00685288"/>
    <w:rsid w:val="006852FE"/>
    <w:rsid w:val="00685436"/>
    <w:rsid w:val="00685444"/>
    <w:rsid w:val="006854EF"/>
    <w:rsid w:val="00685559"/>
    <w:rsid w:val="006855C3"/>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A01"/>
    <w:rsid w:val="00687E33"/>
    <w:rsid w:val="00687EA2"/>
    <w:rsid w:val="0069004F"/>
    <w:rsid w:val="0069013E"/>
    <w:rsid w:val="006901B2"/>
    <w:rsid w:val="00690407"/>
    <w:rsid w:val="00690703"/>
    <w:rsid w:val="00690754"/>
    <w:rsid w:val="006908B3"/>
    <w:rsid w:val="00690966"/>
    <w:rsid w:val="00690C79"/>
    <w:rsid w:val="00690D12"/>
    <w:rsid w:val="00690E65"/>
    <w:rsid w:val="00690F0E"/>
    <w:rsid w:val="006910C3"/>
    <w:rsid w:val="0069131C"/>
    <w:rsid w:val="0069148F"/>
    <w:rsid w:val="006915B6"/>
    <w:rsid w:val="006916B1"/>
    <w:rsid w:val="006916C1"/>
    <w:rsid w:val="00691742"/>
    <w:rsid w:val="0069197E"/>
    <w:rsid w:val="00691982"/>
    <w:rsid w:val="0069199E"/>
    <w:rsid w:val="006919C5"/>
    <w:rsid w:val="00691B4D"/>
    <w:rsid w:val="00691C0E"/>
    <w:rsid w:val="00691D43"/>
    <w:rsid w:val="00691D51"/>
    <w:rsid w:val="00692152"/>
    <w:rsid w:val="00692220"/>
    <w:rsid w:val="0069232D"/>
    <w:rsid w:val="0069239E"/>
    <w:rsid w:val="00692537"/>
    <w:rsid w:val="00692602"/>
    <w:rsid w:val="00692799"/>
    <w:rsid w:val="006927F0"/>
    <w:rsid w:val="00692854"/>
    <w:rsid w:val="00692899"/>
    <w:rsid w:val="00692979"/>
    <w:rsid w:val="00692A0D"/>
    <w:rsid w:val="00692C70"/>
    <w:rsid w:val="00692D49"/>
    <w:rsid w:val="00692E5F"/>
    <w:rsid w:val="00692EAA"/>
    <w:rsid w:val="00693077"/>
    <w:rsid w:val="006930CC"/>
    <w:rsid w:val="00693295"/>
    <w:rsid w:val="0069340C"/>
    <w:rsid w:val="00693624"/>
    <w:rsid w:val="00693836"/>
    <w:rsid w:val="00693886"/>
    <w:rsid w:val="0069388C"/>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09"/>
    <w:rsid w:val="00694B1F"/>
    <w:rsid w:val="0069522A"/>
    <w:rsid w:val="00695334"/>
    <w:rsid w:val="0069547D"/>
    <w:rsid w:val="00695521"/>
    <w:rsid w:val="00695553"/>
    <w:rsid w:val="0069589C"/>
    <w:rsid w:val="00695936"/>
    <w:rsid w:val="00695964"/>
    <w:rsid w:val="00695971"/>
    <w:rsid w:val="00695A7E"/>
    <w:rsid w:val="00695C4D"/>
    <w:rsid w:val="00695D24"/>
    <w:rsid w:val="00695D65"/>
    <w:rsid w:val="00695E56"/>
    <w:rsid w:val="00695E5F"/>
    <w:rsid w:val="00695E95"/>
    <w:rsid w:val="00696244"/>
    <w:rsid w:val="00696290"/>
    <w:rsid w:val="00696621"/>
    <w:rsid w:val="006966AB"/>
    <w:rsid w:val="0069688D"/>
    <w:rsid w:val="006969D6"/>
    <w:rsid w:val="00696A78"/>
    <w:rsid w:val="00696A9D"/>
    <w:rsid w:val="00696AF1"/>
    <w:rsid w:val="00696CF7"/>
    <w:rsid w:val="00696ED4"/>
    <w:rsid w:val="00696F18"/>
    <w:rsid w:val="0069734C"/>
    <w:rsid w:val="0069748B"/>
    <w:rsid w:val="0069755C"/>
    <w:rsid w:val="0069765B"/>
    <w:rsid w:val="006976A7"/>
    <w:rsid w:val="00697739"/>
    <w:rsid w:val="0069774B"/>
    <w:rsid w:val="00697780"/>
    <w:rsid w:val="006977E9"/>
    <w:rsid w:val="00697846"/>
    <w:rsid w:val="0069787E"/>
    <w:rsid w:val="006978F0"/>
    <w:rsid w:val="00697923"/>
    <w:rsid w:val="00697936"/>
    <w:rsid w:val="006979DC"/>
    <w:rsid w:val="00697A3C"/>
    <w:rsid w:val="00697A5C"/>
    <w:rsid w:val="00697C2C"/>
    <w:rsid w:val="00697CE1"/>
    <w:rsid w:val="00697E17"/>
    <w:rsid w:val="00697E98"/>
    <w:rsid w:val="006A0065"/>
    <w:rsid w:val="006A00C9"/>
    <w:rsid w:val="006A0101"/>
    <w:rsid w:val="006A0129"/>
    <w:rsid w:val="006A0155"/>
    <w:rsid w:val="006A01A1"/>
    <w:rsid w:val="006A01B0"/>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671"/>
    <w:rsid w:val="006A18CF"/>
    <w:rsid w:val="006A18DD"/>
    <w:rsid w:val="006A196A"/>
    <w:rsid w:val="006A1B19"/>
    <w:rsid w:val="006A1B50"/>
    <w:rsid w:val="006A1CD1"/>
    <w:rsid w:val="006A1D05"/>
    <w:rsid w:val="006A1D17"/>
    <w:rsid w:val="006A1DBB"/>
    <w:rsid w:val="006A1E85"/>
    <w:rsid w:val="006A206E"/>
    <w:rsid w:val="006A2347"/>
    <w:rsid w:val="006A24B3"/>
    <w:rsid w:val="006A2909"/>
    <w:rsid w:val="006A2A54"/>
    <w:rsid w:val="006A2D05"/>
    <w:rsid w:val="006A2D0E"/>
    <w:rsid w:val="006A2D7B"/>
    <w:rsid w:val="006A2E66"/>
    <w:rsid w:val="006A2EEC"/>
    <w:rsid w:val="006A2FA9"/>
    <w:rsid w:val="006A3003"/>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696"/>
    <w:rsid w:val="006A4784"/>
    <w:rsid w:val="006A484F"/>
    <w:rsid w:val="006A49B5"/>
    <w:rsid w:val="006A4B35"/>
    <w:rsid w:val="006A4C0B"/>
    <w:rsid w:val="006A4EFE"/>
    <w:rsid w:val="006A5012"/>
    <w:rsid w:val="006A5185"/>
    <w:rsid w:val="006A5186"/>
    <w:rsid w:val="006A5302"/>
    <w:rsid w:val="006A5514"/>
    <w:rsid w:val="006A5527"/>
    <w:rsid w:val="006A55F3"/>
    <w:rsid w:val="006A5728"/>
    <w:rsid w:val="006A578F"/>
    <w:rsid w:val="006A5987"/>
    <w:rsid w:val="006A5990"/>
    <w:rsid w:val="006A59B3"/>
    <w:rsid w:val="006A5A45"/>
    <w:rsid w:val="006A5BDF"/>
    <w:rsid w:val="006A5CA3"/>
    <w:rsid w:val="006A5CE9"/>
    <w:rsid w:val="006A5E26"/>
    <w:rsid w:val="006A5F28"/>
    <w:rsid w:val="006A5FAB"/>
    <w:rsid w:val="006A6132"/>
    <w:rsid w:val="006A6273"/>
    <w:rsid w:val="006A63BE"/>
    <w:rsid w:val="006A64D6"/>
    <w:rsid w:val="006A6529"/>
    <w:rsid w:val="006A6725"/>
    <w:rsid w:val="006A6810"/>
    <w:rsid w:val="006A68A5"/>
    <w:rsid w:val="006A699D"/>
    <w:rsid w:val="006A69E3"/>
    <w:rsid w:val="006A6B69"/>
    <w:rsid w:val="006A6C7D"/>
    <w:rsid w:val="006A6D8B"/>
    <w:rsid w:val="006A6ED5"/>
    <w:rsid w:val="006A714F"/>
    <w:rsid w:val="006A7163"/>
    <w:rsid w:val="006A71F4"/>
    <w:rsid w:val="006A7338"/>
    <w:rsid w:val="006A741D"/>
    <w:rsid w:val="006A7574"/>
    <w:rsid w:val="006A786B"/>
    <w:rsid w:val="006A78EE"/>
    <w:rsid w:val="006A793C"/>
    <w:rsid w:val="006A7A88"/>
    <w:rsid w:val="006A7BF2"/>
    <w:rsid w:val="006A7C00"/>
    <w:rsid w:val="006A7C40"/>
    <w:rsid w:val="006A7D26"/>
    <w:rsid w:val="006A7D5A"/>
    <w:rsid w:val="006A7E6D"/>
    <w:rsid w:val="006A7FD9"/>
    <w:rsid w:val="006A7FDD"/>
    <w:rsid w:val="006B01AB"/>
    <w:rsid w:val="006B0285"/>
    <w:rsid w:val="006B0467"/>
    <w:rsid w:val="006B0489"/>
    <w:rsid w:val="006B04DC"/>
    <w:rsid w:val="006B04F5"/>
    <w:rsid w:val="006B05AC"/>
    <w:rsid w:val="006B0601"/>
    <w:rsid w:val="006B06C9"/>
    <w:rsid w:val="006B0C66"/>
    <w:rsid w:val="006B0C9C"/>
    <w:rsid w:val="006B0D20"/>
    <w:rsid w:val="006B0E38"/>
    <w:rsid w:val="006B0ED2"/>
    <w:rsid w:val="006B0F15"/>
    <w:rsid w:val="006B0FCF"/>
    <w:rsid w:val="006B120D"/>
    <w:rsid w:val="006B12D1"/>
    <w:rsid w:val="006B1356"/>
    <w:rsid w:val="006B142A"/>
    <w:rsid w:val="006B14F4"/>
    <w:rsid w:val="006B163E"/>
    <w:rsid w:val="006B166A"/>
    <w:rsid w:val="006B166D"/>
    <w:rsid w:val="006B16EB"/>
    <w:rsid w:val="006B184D"/>
    <w:rsid w:val="006B18B8"/>
    <w:rsid w:val="006B19B2"/>
    <w:rsid w:val="006B1B22"/>
    <w:rsid w:val="006B1B90"/>
    <w:rsid w:val="006B1BE5"/>
    <w:rsid w:val="006B1C18"/>
    <w:rsid w:val="006B1C84"/>
    <w:rsid w:val="006B1D7A"/>
    <w:rsid w:val="006B1DA2"/>
    <w:rsid w:val="006B1F5F"/>
    <w:rsid w:val="006B20F8"/>
    <w:rsid w:val="006B21E9"/>
    <w:rsid w:val="006B2347"/>
    <w:rsid w:val="006B242D"/>
    <w:rsid w:val="006B263B"/>
    <w:rsid w:val="006B288B"/>
    <w:rsid w:val="006B2C3D"/>
    <w:rsid w:val="006B314E"/>
    <w:rsid w:val="006B324C"/>
    <w:rsid w:val="006B32A0"/>
    <w:rsid w:val="006B3363"/>
    <w:rsid w:val="006B3479"/>
    <w:rsid w:val="006B35A8"/>
    <w:rsid w:val="006B360C"/>
    <w:rsid w:val="006B3789"/>
    <w:rsid w:val="006B37CC"/>
    <w:rsid w:val="006B38CD"/>
    <w:rsid w:val="006B38FB"/>
    <w:rsid w:val="006B393F"/>
    <w:rsid w:val="006B399C"/>
    <w:rsid w:val="006B39A2"/>
    <w:rsid w:val="006B3A05"/>
    <w:rsid w:val="006B3A69"/>
    <w:rsid w:val="006B3B94"/>
    <w:rsid w:val="006B3CA8"/>
    <w:rsid w:val="006B3CEE"/>
    <w:rsid w:val="006B3DB3"/>
    <w:rsid w:val="006B3E55"/>
    <w:rsid w:val="006B3FB3"/>
    <w:rsid w:val="006B4242"/>
    <w:rsid w:val="006B444E"/>
    <w:rsid w:val="006B4520"/>
    <w:rsid w:val="006B4D11"/>
    <w:rsid w:val="006B4D4E"/>
    <w:rsid w:val="006B4E76"/>
    <w:rsid w:val="006B4ED2"/>
    <w:rsid w:val="006B500A"/>
    <w:rsid w:val="006B5029"/>
    <w:rsid w:val="006B5562"/>
    <w:rsid w:val="006B589A"/>
    <w:rsid w:val="006B589C"/>
    <w:rsid w:val="006B5A1D"/>
    <w:rsid w:val="006B5A72"/>
    <w:rsid w:val="006B5C58"/>
    <w:rsid w:val="006B5EE6"/>
    <w:rsid w:val="006B5F5D"/>
    <w:rsid w:val="006B5F71"/>
    <w:rsid w:val="006B6111"/>
    <w:rsid w:val="006B630E"/>
    <w:rsid w:val="006B644B"/>
    <w:rsid w:val="006B646B"/>
    <w:rsid w:val="006B64D1"/>
    <w:rsid w:val="006B65B9"/>
    <w:rsid w:val="006B6666"/>
    <w:rsid w:val="006B67EA"/>
    <w:rsid w:val="006B68C6"/>
    <w:rsid w:val="006B6AB1"/>
    <w:rsid w:val="006B6AD0"/>
    <w:rsid w:val="006B6ADE"/>
    <w:rsid w:val="006B6B58"/>
    <w:rsid w:val="006B6B99"/>
    <w:rsid w:val="006B6BA3"/>
    <w:rsid w:val="006B6C95"/>
    <w:rsid w:val="006B6D33"/>
    <w:rsid w:val="006B6E4E"/>
    <w:rsid w:val="006B708E"/>
    <w:rsid w:val="006B70B1"/>
    <w:rsid w:val="006B7228"/>
    <w:rsid w:val="006B725C"/>
    <w:rsid w:val="006B734D"/>
    <w:rsid w:val="006B75BD"/>
    <w:rsid w:val="006B76CD"/>
    <w:rsid w:val="006B7725"/>
    <w:rsid w:val="006B7744"/>
    <w:rsid w:val="006B7864"/>
    <w:rsid w:val="006B789D"/>
    <w:rsid w:val="006B79AA"/>
    <w:rsid w:val="006B7B2F"/>
    <w:rsid w:val="006B7B92"/>
    <w:rsid w:val="006B7C10"/>
    <w:rsid w:val="006B7C24"/>
    <w:rsid w:val="006B7DBE"/>
    <w:rsid w:val="006B7EA3"/>
    <w:rsid w:val="006B7FFD"/>
    <w:rsid w:val="006C0020"/>
    <w:rsid w:val="006C0045"/>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3EE"/>
    <w:rsid w:val="006C171F"/>
    <w:rsid w:val="006C1858"/>
    <w:rsid w:val="006C1B3F"/>
    <w:rsid w:val="006C1BD4"/>
    <w:rsid w:val="006C1C5B"/>
    <w:rsid w:val="006C1E5C"/>
    <w:rsid w:val="006C1E73"/>
    <w:rsid w:val="006C1ED8"/>
    <w:rsid w:val="006C20DA"/>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799"/>
    <w:rsid w:val="006C3879"/>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C3"/>
    <w:rsid w:val="006C50CB"/>
    <w:rsid w:val="006C5166"/>
    <w:rsid w:val="006C5215"/>
    <w:rsid w:val="006C546D"/>
    <w:rsid w:val="006C551D"/>
    <w:rsid w:val="006C566C"/>
    <w:rsid w:val="006C5772"/>
    <w:rsid w:val="006C57EC"/>
    <w:rsid w:val="006C58C9"/>
    <w:rsid w:val="006C5914"/>
    <w:rsid w:val="006C5A4C"/>
    <w:rsid w:val="006C5C20"/>
    <w:rsid w:val="006C5C7A"/>
    <w:rsid w:val="006C5C83"/>
    <w:rsid w:val="006C5E8E"/>
    <w:rsid w:val="006C5FF1"/>
    <w:rsid w:val="006C61C2"/>
    <w:rsid w:val="006C61C7"/>
    <w:rsid w:val="006C6287"/>
    <w:rsid w:val="006C64B5"/>
    <w:rsid w:val="006C6696"/>
    <w:rsid w:val="006C6732"/>
    <w:rsid w:val="006C677C"/>
    <w:rsid w:val="006C6955"/>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0D7"/>
    <w:rsid w:val="006D21B2"/>
    <w:rsid w:val="006D21FF"/>
    <w:rsid w:val="006D2301"/>
    <w:rsid w:val="006D23CF"/>
    <w:rsid w:val="006D2548"/>
    <w:rsid w:val="006D2584"/>
    <w:rsid w:val="006D2627"/>
    <w:rsid w:val="006D265B"/>
    <w:rsid w:val="006D267F"/>
    <w:rsid w:val="006D2832"/>
    <w:rsid w:val="006D2CA1"/>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CD4"/>
    <w:rsid w:val="006D3D24"/>
    <w:rsid w:val="006D3F2A"/>
    <w:rsid w:val="006D3F60"/>
    <w:rsid w:val="006D4179"/>
    <w:rsid w:val="006D4237"/>
    <w:rsid w:val="006D42C5"/>
    <w:rsid w:val="006D43AD"/>
    <w:rsid w:val="006D43E4"/>
    <w:rsid w:val="006D4427"/>
    <w:rsid w:val="006D446C"/>
    <w:rsid w:val="006D44DC"/>
    <w:rsid w:val="006D45C2"/>
    <w:rsid w:val="006D468F"/>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5E"/>
    <w:rsid w:val="006D5664"/>
    <w:rsid w:val="006D57C4"/>
    <w:rsid w:val="006D587C"/>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8C"/>
    <w:rsid w:val="006D6ACF"/>
    <w:rsid w:val="006D6ADB"/>
    <w:rsid w:val="006D6BB8"/>
    <w:rsid w:val="006D6CD1"/>
    <w:rsid w:val="006D6D94"/>
    <w:rsid w:val="006D6D9D"/>
    <w:rsid w:val="006D6DC4"/>
    <w:rsid w:val="006D6DE4"/>
    <w:rsid w:val="006D6EFF"/>
    <w:rsid w:val="006D7128"/>
    <w:rsid w:val="006D7396"/>
    <w:rsid w:val="006D7578"/>
    <w:rsid w:val="006D7598"/>
    <w:rsid w:val="006D75CF"/>
    <w:rsid w:val="006D7706"/>
    <w:rsid w:val="006D7850"/>
    <w:rsid w:val="006D78B6"/>
    <w:rsid w:val="006D7B58"/>
    <w:rsid w:val="006D7B93"/>
    <w:rsid w:val="006D7B97"/>
    <w:rsid w:val="006D7D26"/>
    <w:rsid w:val="006D7DAD"/>
    <w:rsid w:val="006D7DD6"/>
    <w:rsid w:val="006D7DDE"/>
    <w:rsid w:val="006D7FDB"/>
    <w:rsid w:val="006E024E"/>
    <w:rsid w:val="006E0570"/>
    <w:rsid w:val="006E05ED"/>
    <w:rsid w:val="006E08BA"/>
    <w:rsid w:val="006E096D"/>
    <w:rsid w:val="006E09F0"/>
    <w:rsid w:val="006E0B16"/>
    <w:rsid w:val="006E0C8A"/>
    <w:rsid w:val="006E0E25"/>
    <w:rsid w:val="006E0E60"/>
    <w:rsid w:val="006E0ED0"/>
    <w:rsid w:val="006E1021"/>
    <w:rsid w:val="006E130D"/>
    <w:rsid w:val="006E1348"/>
    <w:rsid w:val="006E176F"/>
    <w:rsid w:val="006E17CB"/>
    <w:rsid w:val="006E182F"/>
    <w:rsid w:val="006E1886"/>
    <w:rsid w:val="006E1977"/>
    <w:rsid w:val="006E1A3C"/>
    <w:rsid w:val="006E1B1C"/>
    <w:rsid w:val="006E1BAB"/>
    <w:rsid w:val="006E1D69"/>
    <w:rsid w:val="006E1E8A"/>
    <w:rsid w:val="006E1EBD"/>
    <w:rsid w:val="006E22CC"/>
    <w:rsid w:val="006E23F1"/>
    <w:rsid w:val="006E263D"/>
    <w:rsid w:val="006E28AC"/>
    <w:rsid w:val="006E291A"/>
    <w:rsid w:val="006E2A35"/>
    <w:rsid w:val="006E2AA6"/>
    <w:rsid w:val="006E2C15"/>
    <w:rsid w:val="006E2D83"/>
    <w:rsid w:val="006E2E7D"/>
    <w:rsid w:val="006E2EE1"/>
    <w:rsid w:val="006E327C"/>
    <w:rsid w:val="006E339B"/>
    <w:rsid w:val="006E33E2"/>
    <w:rsid w:val="006E35CB"/>
    <w:rsid w:val="006E3613"/>
    <w:rsid w:val="006E39E6"/>
    <w:rsid w:val="006E3AC0"/>
    <w:rsid w:val="006E3B3F"/>
    <w:rsid w:val="006E3D3A"/>
    <w:rsid w:val="006E3D56"/>
    <w:rsid w:val="006E3DC3"/>
    <w:rsid w:val="006E3E80"/>
    <w:rsid w:val="006E3F7E"/>
    <w:rsid w:val="006E422F"/>
    <w:rsid w:val="006E436C"/>
    <w:rsid w:val="006E451B"/>
    <w:rsid w:val="006E459B"/>
    <w:rsid w:val="006E477B"/>
    <w:rsid w:val="006E487B"/>
    <w:rsid w:val="006E49B4"/>
    <w:rsid w:val="006E4D52"/>
    <w:rsid w:val="006E4E07"/>
    <w:rsid w:val="006E512D"/>
    <w:rsid w:val="006E5151"/>
    <w:rsid w:val="006E516C"/>
    <w:rsid w:val="006E51E2"/>
    <w:rsid w:val="006E534C"/>
    <w:rsid w:val="006E53C7"/>
    <w:rsid w:val="006E54E2"/>
    <w:rsid w:val="006E54EC"/>
    <w:rsid w:val="006E554E"/>
    <w:rsid w:val="006E56AB"/>
    <w:rsid w:val="006E5A60"/>
    <w:rsid w:val="006E5AD9"/>
    <w:rsid w:val="006E5C78"/>
    <w:rsid w:val="006E5DE9"/>
    <w:rsid w:val="006E5E33"/>
    <w:rsid w:val="006E5EAD"/>
    <w:rsid w:val="006E5FF5"/>
    <w:rsid w:val="006E5FFB"/>
    <w:rsid w:val="006E6131"/>
    <w:rsid w:val="006E6138"/>
    <w:rsid w:val="006E6149"/>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94"/>
    <w:rsid w:val="006E71A8"/>
    <w:rsid w:val="006E71FB"/>
    <w:rsid w:val="006E724D"/>
    <w:rsid w:val="006E7320"/>
    <w:rsid w:val="006E7496"/>
    <w:rsid w:val="006E7524"/>
    <w:rsid w:val="006E75F7"/>
    <w:rsid w:val="006E7670"/>
    <w:rsid w:val="006E7708"/>
    <w:rsid w:val="006E7798"/>
    <w:rsid w:val="006E7810"/>
    <w:rsid w:val="006E792F"/>
    <w:rsid w:val="006E7969"/>
    <w:rsid w:val="006E799F"/>
    <w:rsid w:val="006E79AB"/>
    <w:rsid w:val="006E79F0"/>
    <w:rsid w:val="006E7A09"/>
    <w:rsid w:val="006E7C96"/>
    <w:rsid w:val="006E7E49"/>
    <w:rsid w:val="006E7F19"/>
    <w:rsid w:val="006E7F71"/>
    <w:rsid w:val="006F004A"/>
    <w:rsid w:val="006F00A6"/>
    <w:rsid w:val="006F04FB"/>
    <w:rsid w:val="006F05C1"/>
    <w:rsid w:val="006F05C2"/>
    <w:rsid w:val="006F062F"/>
    <w:rsid w:val="006F07A6"/>
    <w:rsid w:val="006F090B"/>
    <w:rsid w:val="006F0A4D"/>
    <w:rsid w:val="006F0C12"/>
    <w:rsid w:val="006F0C7F"/>
    <w:rsid w:val="006F0DFD"/>
    <w:rsid w:val="006F0EB1"/>
    <w:rsid w:val="006F0EC2"/>
    <w:rsid w:val="006F0ED1"/>
    <w:rsid w:val="006F0EE6"/>
    <w:rsid w:val="006F0F17"/>
    <w:rsid w:val="006F1008"/>
    <w:rsid w:val="006F1159"/>
    <w:rsid w:val="006F11BA"/>
    <w:rsid w:val="006F13CD"/>
    <w:rsid w:val="006F15B0"/>
    <w:rsid w:val="006F163D"/>
    <w:rsid w:val="006F195C"/>
    <w:rsid w:val="006F19FC"/>
    <w:rsid w:val="006F1D86"/>
    <w:rsid w:val="006F218B"/>
    <w:rsid w:val="006F22CB"/>
    <w:rsid w:val="006F23A1"/>
    <w:rsid w:val="006F240F"/>
    <w:rsid w:val="006F264F"/>
    <w:rsid w:val="006F2710"/>
    <w:rsid w:val="006F275B"/>
    <w:rsid w:val="006F291E"/>
    <w:rsid w:val="006F2C05"/>
    <w:rsid w:val="006F2E21"/>
    <w:rsid w:val="006F3052"/>
    <w:rsid w:val="006F314D"/>
    <w:rsid w:val="006F31DF"/>
    <w:rsid w:val="006F33BA"/>
    <w:rsid w:val="006F3428"/>
    <w:rsid w:val="006F344F"/>
    <w:rsid w:val="006F3495"/>
    <w:rsid w:val="006F36F3"/>
    <w:rsid w:val="006F3738"/>
    <w:rsid w:val="006F374E"/>
    <w:rsid w:val="006F3812"/>
    <w:rsid w:val="006F38E5"/>
    <w:rsid w:val="006F3B01"/>
    <w:rsid w:val="006F3BB9"/>
    <w:rsid w:val="006F3BDF"/>
    <w:rsid w:val="006F3E24"/>
    <w:rsid w:val="006F3EBF"/>
    <w:rsid w:val="006F4000"/>
    <w:rsid w:val="006F400C"/>
    <w:rsid w:val="006F406F"/>
    <w:rsid w:val="006F4072"/>
    <w:rsid w:val="006F4189"/>
    <w:rsid w:val="006F419A"/>
    <w:rsid w:val="006F423A"/>
    <w:rsid w:val="006F426B"/>
    <w:rsid w:val="006F42C3"/>
    <w:rsid w:val="006F44AA"/>
    <w:rsid w:val="006F45C8"/>
    <w:rsid w:val="006F49A6"/>
    <w:rsid w:val="006F4A19"/>
    <w:rsid w:val="006F4ADC"/>
    <w:rsid w:val="006F4BDA"/>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CB8"/>
    <w:rsid w:val="006F5DB1"/>
    <w:rsid w:val="006F6242"/>
    <w:rsid w:val="006F651D"/>
    <w:rsid w:val="006F65F5"/>
    <w:rsid w:val="006F6689"/>
    <w:rsid w:val="006F6740"/>
    <w:rsid w:val="006F67BC"/>
    <w:rsid w:val="006F68C0"/>
    <w:rsid w:val="006F68D6"/>
    <w:rsid w:val="006F69F0"/>
    <w:rsid w:val="006F6A75"/>
    <w:rsid w:val="006F6E25"/>
    <w:rsid w:val="006F6FDC"/>
    <w:rsid w:val="006F722C"/>
    <w:rsid w:val="006F72FA"/>
    <w:rsid w:val="006F7384"/>
    <w:rsid w:val="006F7429"/>
    <w:rsid w:val="006F746D"/>
    <w:rsid w:val="006F74D2"/>
    <w:rsid w:val="006F763B"/>
    <w:rsid w:val="006F791C"/>
    <w:rsid w:val="006F793F"/>
    <w:rsid w:val="006F79E7"/>
    <w:rsid w:val="006F7A21"/>
    <w:rsid w:val="006F7A92"/>
    <w:rsid w:val="006F7B60"/>
    <w:rsid w:val="006F7C53"/>
    <w:rsid w:val="006F7E42"/>
    <w:rsid w:val="006F7E64"/>
    <w:rsid w:val="006F7FD8"/>
    <w:rsid w:val="00700042"/>
    <w:rsid w:val="007001D4"/>
    <w:rsid w:val="0070023A"/>
    <w:rsid w:val="007002CC"/>
    <w:rsid w:val="007003E6"/>
    <w:rsid w:val="0070061E"/>
    <w:rsid w:val="007006EE"/>
    <w:rsid w:val="007007E7"/>
    <w:rsid w:val="007007F6"/>
    <w:rsid w:val="00700877"/>
    <w:rsid w:val="00700A05"/>
    <w:rsid w:val="00700F33"/>
    <w:rsid w:val="00701109"/>
    <w:rsid w:val="0070126B"/>
    <w:rsid w:val="00701295"/>
    <w:rsid w:val="0070152A"/>
    <w:rsid w:val="0070177B"/>
    <w:rsid w:val="007017EA"/>
    <w:rsid w:val="0070181F"/>
    <w:rsid w:val="0070193E"/>
    <w:rsid w:val="00701B23"/>
    <w:rsid w:val="00701B27"/>
    <w:rsid w:val="00701B9E"/>
    <w:rsid w:val="00701CA4"/>
    <w:rsid w:val="00701E6E"/>
    <w:rsid w:val="00701F06"/>
    <w:rsid w:val="00701F8A"/>
    <w:rsid w:val="007022C1"/>
    <w:rsid w:val="00702375"/>
    <w:rsid w:val="007025EB"/>
    <w:rsid w:val="00702788"/>
    <w:rsid w:val="00702B56"/>
    <w:rsid w:val="00702BFC"/>
    <w:rsid w:val="0070318C"/>
    <w:rsid w:val="007031AE"/>
    <w:rsid w:val="007033EA"/>
    <w:rsid w:val="007034BC"/>
    <w:rsid w:val="007035F6"/>
    <w:rsid w:val="00703665"/>
    <w:rsid w:val="007036E5"/>
    <w:rsid w:val="00703723"/>
    <w:rsid w:val="0070387F"/>
    <w:rsid w:val="00703D75"/>
    <w:rsid w:val="00703E16"/>
    <w:rsid w:val="00703FDA"/>
    <w:rsid w:val="00704131"/>
    <w:rsid w:val="0070423C"/>
    <w:rsid w:val="00704278"/>
    <w:rsid w:val="00704313"/>
    <w:rsid w:val="00704354"/>
    <w:rsid w:val="00704487"/>
    <w:rsid w:val="0070465C"/>
    <w:rsid w:val="007046DA"/>
    <w:rsid w:val="007047A7"/>
    <w:rsid w:val="00704800"/>
    <w:rsid w:val="0070483F"/>
    <w:rsid w:val="0070485E"/>
    <w:rsid w:val="00704883"/>
    <w:rsid w:val="00704909"/>
    <w:rsid w:val="00704A33"/>
    <w:rsid w:val="00704BF5"/>
    <w:rsid w:val="00704CA2"/>
    <w:rsid w:val="00704DEB"/>
    <w:rsid w:val="00704E40"/>
    <w:rsid w:val="00704F94"/>
    <w:rsid w:val="00705166"/>
    <w:rsid w:val="00705192"/>
    <w:rsid w:val="007051C8"/>
    <w:rsid w:val="0070530F"/>
    <w:rsid w:val="00705340"/>
    <w:rsid w:val="00705341"/>
    <w:rsid w:val="007054A4"/>
    <w:rsid w:val="00705505"/>
    <w:rsid w:val="0070554B"/>
    <w:rsid w:val="00705584"/>
    <w:rsid w:val="00705677"/>
    <w:rsid w:val="0070576F"/>
    <w:rsid w:val="00705774"/>
    <w:rsid w:val="007057BD"/>
    <w:rsid w:val="00705845"/>
    <w:rsid w:val="007059EA"/>
    <w:rsid w:val="00705BB4"/>
    <w:rsid w:val="00705D96"/>
    <w:rsid w:val="00705E96"/>
    <w:rsid w:val="007060C1"/>
    <w:rsid w:val="0070614C"/>
    <w:rsid w:val="007062E8"/>
    <w:rsid w:val="00706570"/>
    <w:rsid w:val="0070661B"/>
    <w:rsid w:val="00706802"/>
    <w:rsid w:val="00706AB3"/>
    <w:rsid w:val="00706B6A"/>
    <w:rsid w:val="00706BAB"/>
    <w:rsid w:val="00706BC1"/>
    <w:rsid w:val="00706C3D"/>
    <w:rsid w:val="00706C93"/>
    <w:rsid w:val="00706CF2"/>
    <w:rsid w:val="00706E08"/>
    <w:rsid w:val="00706F12"/>
    <w:rsid w:val="00707059"/>
    <w:rsid w:val="007070DA"/>
    <w:rsid w:val="00707111"/>
    <w:rsid w:val="0070711F"/>
    <w:rsid w:val="00707142"/>
    <w:rsid w:val="00707150"/>
    <w:rsid w:val="007072DF"/>
    <w:rsid w:val="0070741B"/>
    <w:rsid w:val="00707439"/>
    <w:rsid w:val="0070743B"/>
    <w:rsid w:val="00707642"/>
    <w:rsid w:val="00707702"/>
    <w:rsid w:val="007077BA"/>
    <w:rsid w:val="00707938"/>
    <w:rsid w:val="007079EB"/>
    <w:rsid w:val="00707B5C"/>
    <w:rsid w:val="00707C4F"/>
    <w:rsid w:val="00707C68"/>
    <w:rsid w:val="00707D5F"/>
    <w:rsid w:val="00707D9F"/>
    <w:rsid w:val="00707EB6"/>
    <w:rsid w:val="00707F09"/>
    <w:rsid w:val="007101B2"/>
    <w:rsid w:val="007101BD"/>
    <w:rsid w:val="007101EE"/>
    <w:rsid w:val="007101F4"/>
    <w:rsid w:val="0071023A"/>
    <w:rsid w:val="00710391"/>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6A"/>
    <w:rsid w:val="00711AAF"/>
    <w:rsid w:val="00711AE4"/>
    <w:rsid w:val="00711B42"/>
    <w:rsid w:val="00711B77"/>
    <w:rsid w:val="00711B96"/>
    <w:rsid w:val="00711BCA"/>
    <w:rsid w:val="00711D08"/>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46"/>
    <w:rsid w:val="00713170"/>
    <w:rsid w:val="007131BB"/>
    <w:rsid w:val="007131E8"/>
    <w:rsid w:val="00713495"/>
    <w:rsid w:val="007136A8"/>
    <w:rsid w:val="0071374D"/>
    <w:rsid w:val="0071391A"/>
    <w:rsid w:val="00713A16"/>
    <w:rsid w:val="00713B10"/>
    <w:rsid w:val="00713DC2"/>
    <w:rsid w:val="00713E26"/>
    <w:rsid w:val="00713EF6"/>
    <w:rsid w:val="00713F1B"/>
    <w:rsid w:val="0071419E"/>
    <w:rsid w:val="007141FF"/>
    <w:rsid w:val="007142D8"/>
    <w:rsid w:val="00714312"/>
    <w:rsid w:val="0071431A"/>
    <w:rsid w:val="00714404"/>
    <w:rsid w:val="00714539"/>
    <w:rsid w:val="00714681"/>
    <w:rsid w:val="00714722"/>
    <w:rsid w:val="0071480B"/>
    <w:rsid w:val="00714884"/>
    <w:rsid w:val="0071490E"/>
    <w:rsid w:val="00714BB1"/>
    <w:rsid w:val="00714C02"/>
    <w:rsid w:val="00714C0F"/>
    <w:rsid w:val="00714D6A"/>
    <w:rsid w:val="00714EBB"/>
    <w:rsid w:val="00714FFF"/>
    <w:rsid w:val="0071525A"/>
    <w:rsid w:val="00715358"/>
    <w:rsid w:val="007153D2"/>
    <w:rsid w:val="00715459"/>
    <w:rsid w:val="007158E9"/>
    <w:rsid w:val="00715950"/>
    <w:rsid w:val="00715A33"/>
    <w:rsid w:val="00715BBE"/>
    <w:rsid w:val="00715CC6"/>
    <w:rsid w:val="00715F49"/>
    <w:rsid w:val="00715FBA"/>
    <w:rsid w:val="007162F2"/>
    <w:rsid w:val="0071636C"/>
    <w:rsid w:val="007163BF"/>
    <w:rsid w:val="0071649C"/>
    <w:rsid w:val="007166FF"/>
    <w:rsid w:val="0071698B"/>
    <w:rsid w:val="00716B5E"/>
    <w:rsid w:val="00716CA4"/>
    <w:rsid w:val="00716D14"/>
    <w:rsid w:val="00716D33"/>
    <w:rsid w:val="00716F4B"/>
    <w:rsid w:val="00716F4F"/>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C8B"/>
    <w:rsid w:val="00717D6B"/>
    <w:rsid w:val="00717EDC"/>
    <w:rsid w:val="00717FA1"/>
    <w:rsid w:val="00717FCB"/>
    <w:rsid w:val="00720051"/>
    <w:rsid w:val="00720368"/>
    <w:rsid w:val="007203E7"/>
    <w:rsid w:val="00720451"/>
    <w:rsid w:val="00720576"/>
    <w:rsid w:val="007205D0"/>
    <w:rsid w:val="0072074C"/>
    <w:rsid w:val="00720759"/>
    <w:rsid w:val="007208DB"/>
    <w:rsid w:val="00720AEA"/>
    <w:rsid w:val="00720BD4"/>
    <w:rsid w:val="00720C6F"/>
    <w:rsid w:val="00720E6C"/>
    <w:rsid w:val="00721069"/>
    <w:rsid w:val="00721073"/>
    <w:rsid w:val="007210A8"/>
    <w:rsid w:val="007213F8"/>
    <w:rsid w:val="007215A9"/>
    <w:rsid w:val="007216CE"/>
    <w:rsid w:val="007216D6"/>
    <w:rsid w:val="0072179D"/>
    <w:rsid w:val="007217EA"/>
    <w:rsid w:val="007218A9"/>
    <w:rsid w:val="0072190B"/>
    <w:rsid w:val="00721931"/>
    <w:rsid w:val="00721BAF"/>
    <w:rsid w:val="00721E1D"/>
    <w:rsid w:val="00721F9B"/>
    <w:rsid w:val="00721FC4"/>
    <w:rsid w:val="00722875"/>
    <w:rsid w:val="00722987"/>
    <w:rsid w:val="00722AF4"/>
    <w:rsid w:val="00722B70"/>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4D"/>
    <w:rsid w:val="00723EC3"/>
    <w:rsid w:val="00724148"/>
    <w:rsid w:val="0072415E"/>
    <w:rsid w:val="007241AD"/>
    <w:rsid w:val="00724340"/>
    <w:rsid w:val="00724426"/>
    <w:rsid w:val="007244EA"/>
    <w:rsid w:val="00724515"/>
    <w:rsid w:val="00724563"/>
    <w:rsid w:val="00724660"/>
    <w:rsid w:val="0072469B"/>
    <w:rsid w:val="0072486D"/>
    <w:rsid w:val="00724896"/>
    <w:rsid w:val="00724C53"/>
    <w:rsid w:val="00724E93"/>
    <w:rsid w:val="00724EBC"/>
    <w:rsid w:val="00724F93"/>
    <w:rsid w:val="00725068"/>
    <w:rsid w:val="007250C1"/>
    <w:rsid w:val="00725107"/>
    <w:rsid w:val="007251EE"/>
    <w:rsid w:val="00725294"/>
    <w:rsid w:val="00725393"/>
    <w:rsid w:val="0072540B"/>
    <w:rsid w:val="007254B1"/>
    <w:rsid w:val="007254C3"/>
    <w:rsid w:val="0072560E"/>
    <w:rsid w:val="00725637"/>
    <w:rsid w:val="007256E3"/>
    <w:rsid w:val="00725753"/>
    <w:rsid w:val="0072583C"/>
    <w:rsid w:val="0072594E"/>
    <w:rsid w:val="00725B58"/>
    <w:rsid w:val="00725BD0"/>
    <w:rsid w:val="00725BDF"/>
    <w:rsid w:val="00725CB6"/>
    <w:rsid w:val="00725D75"/>
    <w:rsid w:val="00725E46"/>
    <w:rsid w:val="00725ECF"/>
    <w:rsid w:val="00725F36"/>
    <w:rsid w:val="0072602E"/>
    <w:rsid w:val="00726281"/>
    <w:rsid w:val="00726321"/>
    <w:rsid w:val="00726388"/>
    <w:rsid w:val="007263BF"/>
    <w:rsid w:val="007263C6"/>
    <w:rsid w:val="0072662E"/>
    <w:rsid w:val="0072662F"/>
    <w:rsid w:val="0072665F"/>
    <w:rsid w:val="007267DF"/>
    <w:rsid w:val="007269A8"/>
    <w:rsid w:val="00726C26"/>
    <w:rsid w:val="00726C57"/>
    <w:rsid w:val="00726DB2"/>
    <w:rsid w:val="00726E52"/>
    <w:rsid w:val="00726F29"/>
    <w:rsid w:val="00726F70"/>
    <w:rsid w:val="00726FC1"/>
    <w:rsid w:val="0072711A"/>
    <w:rsid w:val="0072722F"/>
    <w:rsid w:val="007272F2"/>
    <w:rsid w:val="007274E0"/>
    <w:rsid w:val="00727625"/>
    <w:rsid w:val="007276B5"/>
    <w:rsid w:val="00727C18"/>
    <w:rsid w:val="00727C9D"/>
    <w:rsid w:val="00727D7A"/>
    <w:rsid w:val="00727D9E"/>
    <w:rsid w:val="00727E9F"/>
    <w:rsid w:val="007300DD"/>
    <w:rsid w:val="00730302"/>
    <w:rsid w:val="00730505"/>
    <w:rsid w:val="00730671"/>
    <w:rsid w:val="00730AB9"/>
    <w:rsid w:val="00730AD5"/>
    <w:rsid w:val="00730B71"/>
    <w:rsid w:val="00730F5E"/>
    <w:rsid w:val="007310E0"/>
    <w:rsid w:val="007311F6"/>
    <w:rsid w:val="00731214"/>
    <w:rsid w:val="0073128B"/>
    <w:rsid w:val="007314BE"/>
    <w:rsid w:val="0073150E"/>
    <w:rsid w:val="00731641"/>
    <w:rsid w:val="0073171A"/>
    <w:rsid w:val="0073173F"/>
    <w:rsid w:val="00731837"/>
    <w:rsid w:val="00731875"/>
    <w:rsid w:val="0073188F"/>
    <w:rsid w:val="00731955"/>
    <w:rsid w:val="007319CA"/>
    <w:rsid w:val="00731A41"/>
    <w:rsid w:val="00731C34"/>
    <w:rsid w:val="00731C4E"/>
    <w:rsid w:val="00731C99"/>
    <w:rsid w:val="00731D37"/>
    <w:rsid w:val="00731E3D"/>
    <w:rsid w:val="00731E4B"/>
    <w:rsid w:val="00731E8B"/>
    <w:rsid w:val="00731F7D"/>
    <w:rsid w:val="00731FF0"/>
    <w:rsid w:val="007320FA"/>
    <w:rsid w:val="007321EA"/>
    <w:rsid w:val="007322C7"/>
    <w:rsid w:val="00732321"/>
    <w:rsid w:val="007324B0"/>
    <w:rsid w:val="007324E2"/>
    <w:rsid w:val="007325F5"/>
    <w:rsid w:val="007327EA"/>
    <w:rsid w:val="00732819"/>
    <w:rsid w:val="00732C7B"/>
    <w:rsid w:val="00732D59"/>
    <w:rsid w:val="00732D7D"/>
    <w:rsid w:val="00732D95"/>
    <w:rsid w:val="00732DAC"/>
    <w:rsid w:val="00732DCC"/>
    <w:rsid w:val="00733025"/>
    <w:rsid w:val="0073310D"/>
    <w:rsid w:val="007332D4"/>
    <w:rsid w:val="00733315"/>
    <w:rsid w:val="007333AA"/>
    <w:rsid w:val="00733413"/>
    <w:rsid w:val="00733647"/>
    <w:rsid w:val="007336B2"/>
    <w:rsid w:val="007336D3"/>
    <w:rsid w:val="0073374C"/>
    <w:rsid w:val="00733858"/>
    <w:rsid w:val="0073387F"/>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05"/>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B07"/>
    <w:rsid w:val="00735D1E"/>
    <w:rsid w:val="00735ECC"/>
    <w:rsid w:val="007361F0"/>
    <w:rsid w:val="0073637C"/>
    <w:rsid w:val="007364B7"/>
    <w:rsid w:val="007366A2"/>
    <w:rsid w:val="0073694A"/>
    <w:rsid w:val="00736975"/>
    <w:rsid w:val="00736B49"/>
    <w:rsid w:val="00736CBC"/>
    <w:rsid w:val="00736D7B"/>
    <w:rsid w:val="00736E97"/>
    <w:rsid w:val="007370E6"/>
    <w:rsid w:val="0073723D"/>
    <w:rsid w:val="007373B6"/>
    <w:rsid w:val="007373C7"/>
    <w:rsid w:val="00737530"/>
    <w:rsid w:val="007377ED"/>
    <w:rsid w:val="00737824"/>
    <w:rsid w:val="00737866"/>
    <w:rsid w:val="0073787D"/>
    <w:rsid w:val="00737951"/>
    <w:rsid w:val="007379AB"/>
    <w:rsid w:val="007379B4"/>
    <w:rsid w:val="007379C8"/>
    <w:rsid w:val="007379DD"/>
    <w:rsid w:val="00737A0B"/>
    <w:rsid w:val="00737ADA"/>
    <w:rsid w:val="00737CA0"/>
    <w:rsid w:val="0074025C"/>
    <w:rsid w:val="007402A0"/>
    <w:rsid w:val="00740429"/>
    <w:rsid w:val="0074047F"/>
    <w:rsid w:val="007404FF"/>
    <w:rsid w:val="00740698"/>
    <w:rsid w:val="007406C0"/>
    <w:rsid w:val="007409EA"/>
    <w:rsid w:val="00740AC1"/>
    <w:rsid w:val="00740B17"/>
    <w:rsid w:val="00740C09"/>
    <w:rsid w:val="00740CD3"/>
    <w:rsid w:val="00740D8B"/>
    <w:rsid w:val="00740E06"/>
    <w:rsid w:val="00740E45"/>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4CF"/>
    <w:rsid w:val="007425C1"/>
    <w:rsid w:val="00742695"/>
    <w:rsid w:val="007429C6"/>
    <w:rsid w:val="00742A51"/>
    <w:rsid w:val="00742B58"/>
    <w:rsid w:val="00742BFB"/>
    <w:rsid w:val="00742CE8"/>
    <w:rsid w:val="00742EC0"/>
    <w:rsid w:val="007431A2"/>
    <w:rsid w:val="00743250"/>
    <w:rsid w:val="00743296"/>
    <w:rsid w:val="007433C9"/>
    <w:rsid w:val="007433E4"/>
    <w:rsid w:val="0074349A"/>
    <w:rsid w:val="007434AA"/>
    <w:rsid w:val="007435A4"/>
    <w:rsid w:val="007436F4"/>
    <w:rsid w:val="00743757"/>
    <w:rsid w:val="00743867"/>
    <w:rsid w:val="007438B7"/>
    <w:rsid w:val="007439FE"/>
    <w:rsid w:val="00743A8C"/>
    <w:rsid w:val="00743D8D"/>
    <w:rsid w:val="00743EF4"/>
    <w:rsid w:val="00743F82"/>
    <w:rsid w:val="00743FB0"/>
    <w:rsid w:val="00744055"/>
    <w:rsid w:val="007443DC"/>
    <w:rsid w:val="007444A6"/>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B6F"/>
    <w:rsid w:val="00745D82"/>
    <w:rsid w:val="00745EBB"/>
    <w:rsid w:val="00745EF7"/>
    <w:rsid w:val="00745FA1"/>
    <w:rsid w:val="00746167"/>
    <w:rsid w:val="00746199"/>
    <w:rsid w:val="0074623E"/>
    <w:rsid w:val="00746268"/>
    <w:rsid w:val="0074644A"/>
    <w:rsid w:val="0074669B"/>
    <w:rsid w:val="00746763"/>
    <w:rsid w:val="00746793"/>
    <w:rsid w:val="007467D8"/>
    <w:rsid w:val="00746B0B"/>
    <w:rsid w:val="00746CF2"/>
    <w:rsid w:val="00746E41"/>
    <w:rsid w:val="00746FF3"/>
    <w:rsid w:val="00747048"/>
    <w:rsid w:val="0074704B"/>
    <w:rsid w:val="007471B3"/>
    <w:rsid w:val="00747446"/>
    <w:rsid w:val="00747713"/>
    <w:rsid w:val="00747A52"/>
    <w:rsid w:val="00747A76"/>
    <w:rsid w:val="00747ABB"/>
    <w:rsid w:val="00747AFE"/>
    <w:rsid w:val="00747B50"/>
    <w:rsid w:val="00747BD8"/>
    <w:rsid w:val="00747E09"/>
    <w:rsid w:val="00747F05"/>
    <w:rsid w:val="0075006F"/>
    <w:rsid w:val="0075038A"/>
    <w:rsid w:val="007504DA"/>
    <w:rsid w:val="00750946"/>
    <w:rsid w:val="007509F9"/>
    <w:rsid w:val="00750A05"/>
    <w:rsid w:val="00750A23"/>
    <w:rsid w:val="00750AD7"/>
    <w:rsid w:val="00750BB2"/>
    <w:rsid w:val="00750BE1"/>
    <w:rsid w:val="00750DFC"/>
    <w:rsid w:val="00750F26"/>
    <w:rsid w:val="007510DA"/>
    <w:rsid w:val="00751183"/>
    <w:rsid w:val="007511E4"/>
    <w:rsid w:val="0075146A"/>
    <w:rsid w:val="0075153A"/>
    <w:rsid w:val="007515C7"/>
    <w:rsid w:val="007515C8"/>
    <w:rsid w:val="007517D1"/>
    <w:rsid w:val="00751973"/>
    <w:rsid w:val="007519B2"/>
    <w:rsid w:val="00751BD5"/>
    <w:rsid w:val="00751F76"/>
    <w:rsid w:val="0075217B"/>
    <w:rsid w:val="00752224"/>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6EE"/>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3B"/>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C0D"/>
    <w:rsid w:val="00756D17"/>
    <w:rsid w:val="00756D7F"/>
    <w:rsid w:val="007570A3"/>
    <w:rsid w:val="007572B0"/>
    <w:rsid w:val="007572E9"/>
    <w:rsid w:val="00757495"/>
    <w:rsid w:val="0075756B"/>
    <w:rsid w:val="0075764A"/>
    <w:rsid w:val="007576CD"/>
    <w:rsid w:val="00757A61"/>
    <w:rsid w:val="00757B48"/>
    <w:rsid w:val="00757CD9"/>
    <w:rsid w:val="00757D4D"/>
    <w:rsid w:val="00757D59"/>
    <w:rsid w:val="00757E45"/>
    <w:rsid w:val="00757E8E"/>
    <w:rsid w:val="00757F35"/>
    <w:rsid w:val="00757FE8"/>
    <w:rsid w:val="00759C5B"/>
    <w:rsid w:val="0076005C"/>
    <w:rsid w:val="007600CF"/>
    <w:rsid w:val="00760172"/>
    <w:rsid w:val="0076019A"/>
    <w:rsid w:val="007602AB"/>
    <w:rsid w:val="007602B0"/>
    <w:rsid w:val="007602DE"/>
    <w:rsid w:val="007604E2"/>
    <w:rsid w:val="007605A1"/>
    <w:rsid w:val="00760756"/>
    <w:rsid w:val="00760854"/>
    <w:rsid w:val="00760885"/>
    <w:rsid w:val="00760D79"/>
    <w:rsid w:val="00760DAA"/>
    <w:rsid w:val="00760E75"/>
    <w:rsid w:val="00760F63"/>
    <w:rsid w:val="00760F99"/>
    <w:rsid w:val="00761021"/>
    <w:rsid w:val="00761277"/>
    <w:rsid w:val="007613AF"/>
    <w:rsid w:val="00761530"/>
    <w:rsid w:val="007618E0"/>
    <w:rsid w:val="007619FB"/>
    <w:rsid w:val="00761A5E"/>
    <w:rsid w:val="00761E69"/>
    <w:rsid w:val="00761EAB"/>
    <w:rsid w:val="00761FEC"/>
    <w:rsid w:val="0076200C"/>
    <w:rsid w:val="0076205C"/>
    <w:rsid w:val="007620D2"/>
    <w:rsid w:val="007620DC"/>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782"/>
    <w:rsid w:val="00763A87"/>
    <w:rsid w:val="00763AA1"/>
    <w:rsid w:val="00763CB3"/>
    <w:rsid w:val="00763D32"/>
    <w:rsid w:val="00763D6F"/>
    <w:rsid w:val="00763E21"/>
    <w:rsid w:val="007640D5"/>
    <w:rsid w:val="00764210"/>
    <w:rsid w:val="0076423B"/>
    <w:rsid w:val="007642F7"/>
    <w:rsid w:val="00764630"/>
    <w:rsid w:val="00764745"/>
    <w:rsid w:val="00764771"/>
    <w:rsid w:val="00764827"/>
    <w:rsid w:val="007649D7"/>
    <w:rsid w:val="00764B57"/>
    <w:rsid w:val="00764C43"/>
    <w:rsid w:val="00764D2F"/>
    <w:rsid w:val="00764D9D"/>
    <w:rsid w:val="00764DD6"/>
    <w:rsid w:val="00764E4E"/>
    <w:rsid w:val="00764EB8"/>
    <w:rsid w:val="00764FAC"/>
    <w:rsid w:val="00764FE9"/>
    <w:rsid w:val="00765098"/>
    <w:rsid w:val="00765170"/>
    <w:rsid w:val="0076525B"/>
    <w:rsid w:val="00765392"/>
    <w:rsid w:val="0076554C"/>
    <w:rsid w:val="007655D4"/>
    <w:rsid w:val="007658EE"/>
    <w:rsid w:val="0076598E"/>
    <w:rsid w:val="00765AC6"/>
    <w:rsid w:val="00765B4A"/>
    <w:rsid w:val="00765B5B"/>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70C"/>
    <w:rsid w:val="0076776F"/>
    <w:rsid w:val="007678B6"/>
    <w:rsid w:val="0076799B"/>
    <w:rsid w:val="00767B40"/>
    <w:rsid w:val="00767BD1"/>
    <w:rsid w:val="00767DFE"/>
    <w:rsid w:val="00767E35"/>
    <w:rsid w:val="00767F18"/>
    <w:rsid w:val="0077006F"/>
    <w:rsid w:val="0077017B"/>
    <w:rsid w:val="007701AB"/>
    <w:rsid w:val="0077039E"/>
    <w:rsid w:val="00770570"/>
    <w:rsid w:val="0077077D"/>
    <w:rsid w:val="00770785"/>
    <w:rsid w:val="00770856"/>
    <w:rsid w:val="007708E5"/>
    <w:rsid w:val="00770A05"/>
    <w:rsid w:val="00770AAE"/>
    <w:rsid w:val="00770B36"/>
    <w:rsid w:val="00770C9D"/>
    <w:rsid w:val="00770CA3"/>
    <w:rsid w:val="00770CE0"/>
    <w:rsid w:val="00770CEE"/>
    <w:rsid w:val="00770DD6"/>
    <w:rsid w:val="00770E21"/>
    <w:rsid w:val="00770EFC"/>
    <w:rsid w:val="00770FE4"/>
    <w:rsid w:val="00771081"/>
    <w:rsid w:val="007710B2"/>
    <w:rsid w:val="007710DA"/>
    <w:rsid w:val="007711F4"/>
    <w:rsid w:val="007711F8"/>
    <w:rsid w:val="00771480"/>
    <w:rsid w:val="0077153C"/>
    <w:rsid w:val="007715F7"/>
    <w:rsid w:val="00771688"/>
    <w:rsid w:val="007716BE"/>
    <w:rsid w:val="00771871"/>
    <w:rsid w:val="007718C2"/>
    <w:rsid w:val="007718E8"/>
    <w:rsid w:val="00771AB0"/>
    <w:rsid w:val="00771C67"/>
    <w:rsid w:val="00771C85"/>
    <w:rsid w:val="00771D3B"/>
    <w:rsid w:val="00771E4E"/>
    <w:rsid w:val="007721AD"/>
    <w:rsid w:val="0077223A"/>
    <w:rsid w:val="007723C2"/>
    <w:rsid w:val="007724BF"/>
    <w:rsid w:val="00772539"/>
    <w:rsid w:val="0077295B"/>
    <w:rsid w:val="00772D13"/>
    <w:rsid w:val="00772D15"/>
    <w:rsid w:val="00772DC3"/>
    <w:rsid w:val="00772E14"/>
    <w:rsid w:val="00772F72"/>
    <w:rsid w:val="00772FB8"/>
    <w:rsid w:val="0077316D"/>
    <w:rsid w:val="007733C4"/>
    <w:rsid w:val="00773453"/>
    <w:rsid w:val="00773588"/>
    <w:rsid w:val="00773615"/>
    <w:rsid w:val="007736CC"/>
    <w:rsid w:val="007737CD"/>
    <w:rsid w:val="00773B7E"/>
    <w:rsid w:val="00773C11"/>
    <w:rsid w:val="00773DBD"/>
    <w:rsid w:val="007740AF"/>
    <w:rsid w:val="007743A1"/>
    <w:rsid w:val="0077446F"/>
    <w:rsid w:val="007744EF"/>
    <w:rsid w:val="007744F5"/>
    <w:rsid w:val="00774580"/>
    <w:rsid w:val="00774777"/>
    <w:rsid w:val="007747D7"/>
    <w:rsid w:val="0077480C"/>
    <w:rsid w:val="00774930"/>
    <w:rsid w:val="0077496E"/>
    <w:rsid w:val="00774BDC"/>
    <w:rsid w:val="00774D5D"/>
    <w:rsid w:val="00774DA8"/>
    <w:rsid w:val="00774E73"/>
    <w:rsid w:val="00774E91"/>
    <w:rsid w:val="00774FDC"/>
    <w:rsid w:val="00775062"/>
    <w:rsid w:val="007750B9"/>
    <w:rsid w:val="007750DC"/>
    <w:rsid w:val="00775330"/>
    <w:rsid w:val="00775A4F"/>
    <w:rsid w:val="00775BAA"/>
    <w:rsid w:val="00775BC0"/>
    <w:rsid w:val="00775EFD"/>
    <w:rsid w:val="00775F11"/>
    <w:rsid w:val="00775F70"/>
    <w:rsid w:val="00775FF5"/>
    <w:rsid w:val="007762CD"/>
    <w:rsid w:val="007762E2"/>
    <w:rsid w:val="00776487"/>
    <w:rsid w:val="007764B4"/>
    <w:rsid w:val="007765B9"/>
    <w:rsid w:val="007765BF"/>
    <w:rsid w:val="007765E3"/>
    <w:rsid w:val="00776732"/>
    <w:rsid w:val="007768F2"/>
    <w:rsid w:val="007769AF"/>
    <w:rsid w:val="00776A5D"/>
    <w:rsid w:val="00776E9E"/>
    <w:rsid w:val="00776F0E"/>
    <w:rsid w:val="0077701D"/>
    <w:rsid w:val="00777053"/>
    <w:rsid w:val="007771B5"/>
    <w:rsid w:val="00777215"/>
    <w:rsid w:val="0077726C"/>
    <w:rsid w:val="007772B2"/>
    <w:rsid w:val="00777733"/>
    <w:rsid w:val="0077775C"/>
    <w:rsid w:val="00777796"/>
    <w:rsid w:val="00777811"/>
    <w:rsid w:val="00777AA1"/>
    <w:rsid w:val="00777B6E"/>
    <w:rsid w:val="00777C4A"/>
    <w:rsid w:val="00777CD9"/>
    <w:rsid w:val="00777D67"/>
    <w:rsid w:val="00777E52"/>
    <w:rsid w:val="00777EE9"/>
    <w:rsid w:val="00777F13"/>
    <w:rsid w:val="00780042"/>
    <w:rsid w:val="007803FB"/>
    <w:rsid w:val="007804D7"/>
    <w:rsid w:val="007805E2"/>
    <w:rsid w:val="00780657"/>
    <w:rsid w:val="0078070B"/>
    <w:rsid w:val="0078078D"/>
    <w:rsid w:val="007807EE"/>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4C7"/>
    <w:rsid w:val="00781612"/>
    <w:rsid w:val="00781633"/>
    <w:rsid w:val="0078165E"/>
    <w:rsid w:val="007816C7"/>
    <w:rsid w:val="007816D0"/>
    <w:rsid w:val="007816FD"/>
    <w:rsid w:val="00781704"/>
    <w:rsid w:val="00781729"/>
    <w:rsid w:val="00781875"/>
    <w:rsid w:val="007818F1"/>
    <w:rsid w:val="00781B35"/>
    <w:rsid w:val="00781B9A"/>
    <w:rsid w:val="00781D25"/>
    <w:rsid w:val="00781DAD"/>
    <w:rsid w:val="00781F82"/>
    <w:rsid w:val="0078200B"/>
    <w:rsid w:val="0078223D"/>
    <w:rsid w:val="0078224A"/>
    <w:rsid w:val="00782266"/>
    <w:rsid w:val="00782389"/>
    <w:rsid w:val="0078238F"/>
    <w:rsid w:val="0078243D"/>
    <w:rsid w:val="00782496"/>
    <w:rsid w:val="007824DF"/>
    <w:rsid w:val="00782525"/>
    <w:rsid w:val="00782626"/>
    <w:rsid w:val="00782647"/>
    <w:rsid w:val="007827BA"/>
    <w:rsid w:val="007828D1"/>
    <w:rsid w:val="00782A2D"/>
    <w:rsid w:val="00782AFD"/>
    <w:rsid w:val="00782B56"/>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97"/>
    <w:rsid w:val="007847B8"/>
    <w:rsid w:val="007847C2"/>
    <w:rsid w:val="007847F3"/>
    <w:rsid w:val="0078486B"/>
    <w:rsid w:val="00784B34"/>
    <w:rsid w:val="00784BB5"/>
    <w:rsid w:val="00784C31"/>
    <w:rsid w:val="00784E24"/>
    <w:rsid w:val="00784E25"/>
    <w:rsid w:val="00784EA1"/>
    <w:rsid w:val="00784F59"/>
    <w:rsid w:val="00784FA9"/>
    <w:rsid w:val="00784FC7"/>
    <w:rsid w:val="0078517B"/>
    <w:rsid w:val="00785236"/>
    <w:rsid w:val="00785347"/>
    <w:rsid w:val="00785398"/>
    <w:rsid w:val="007856F5"/>
    <w:rsid w:val="00785984"/>
    <w:rsid w:val="00785BB9"/>
    <w:rsid w:val="00785CAE"/>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5D"/>
    <w:rsid w:val="00787977"/>
    <w:rsid w:val="0078799F"/>
    <w:rsid w:val="007879B0"/>
    <w:rsid w:val="00787A55"/>
    <w:rsid w:val="00787A71"/>
    <w:rsid w:val="00787BCF"/>
    <w:rsid w:val="00787C65"/>
    <w:rsid w:val="00787C88"/>
    <w:rsid w:val="00787CDD"/>
    <w:rsid w:val="00787D53"/>
    <w:rsid w:val="00787DCC"/>
    <w:rsid w:val="00787FC2"/>
    <w:rsid w:val="00787FF1"/>
    <w:rsid w:val="0079010A"/>
    <w:rsid w:val="007903EC"/>
    <w:rsid w:val="007907D2"/>
    <w:rsid w:val="007907E5"/>
    <w:rsid w:val="007907ED"/>
    <w:rsid w:val="007908BD"/>
    <w:rsid w:val="007908C4"/>
    <w:rsid w:val="007909D4"/>
    <w:rsid w:val="00790BB3"/>
    <w:rsid w:val="00790D16"/>
    <w:rsid w:val="00790E3C"/>
    <w:rsid w:val="0079101F"/>
    <w:rsid w:val="007913FB"/>
    <w:rsid w:val="007914EE"/>
    <w:rsid w:val="00791516"/>
    <w:rsid w:val="0079157A"/>
    <w:rsid w:val="007916D2"/>
    <w:rsid w:val="00791A6D"/>
    <w:rsid w:val="00791ADE"/>
    <w:rsid w:val="00791B1F"/>
    <w:rsid w:val="00791B24"/>
    <w:rsid w:val="00791BE8"/>
    <w:rsid w:val="00791BEA"/>
    <w:rsid w:val="00791C2F"/>
    <w:rsid w:val="00791C75"/>
    <w:rsid w:val="00791CC8"/>
    <w:rsid w:val="00791D3E"/>
    <w:rsid w:val="00791DA7"/>
    <w:rsid w:val="00791E9D"/>
    <w:rsid w:val="00791F7A"/>
    <w:rsid w:val="00792170"/>
    <w:rsid w:val="00792251"/>
    <w:rsid w:val="0079225D"/>
    <w:rsid w:val="007922A4"/>
    <w:rsid w:val="0079232B"/>
    <w:rsid w:val="007923A8"/>
    <w:rsid w:val="007923E7"/>
    <w:rsid w:val="007923EB"/>
    <w:rsid w:val="00792460"/>
    <w:rsid w:val="007924C2"/>
    <w:rsid w:val="007926B7"/>
    <w:rsid w:val="007928BA"/>
    <w:rsid w:val="00792963"/>
    <w:rsid w:val="00792A0F"/>
    <w:rsid w:val="00792A3F"/>
    <w:rsid w:val="00792B0C"/>
    <w:rsid w:val="00792B38"/>
    <w:rsid w:val="00792D29"/>
    <w:rsid w:val="00792E83"/>
    <w:rsid w:val="00792ECC"/>
    <w:rsid w:val="00792EE9"/>
    <w:rsid w:val="007930C8"/>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E1E"/>
    <w:rsid w:val="0079504D"/>
    <w:rsid w:val="007951B4"/>
    <w:rsid w:val="00795226"/>
    <w:rsid w:val="007953A9"/>
    <w:rsid w:val="0079545D"/>
    <w:rsid w:val="0079549E"/>
    <w:rsid w:val="007954AC"/>
    <w:rsid w:val="00795692"/>
    <w:rsid w:val="0079585C"/>
    <w:rsid w:val="00795A91"/>
    <w:rsid w:val="00795C51"/>
    <w:rsid w:val="00795C88"/>
    <w:rsid w:val="00795C8A"/>
    <w:rsid w:val="00795C8C"/>
    <w:rsid w:val="00795C98"/>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6C4"/>
    <w:rsid w:val="00796C12"/>
    <w:rsid w:val="00796CFC"/>
    <w:rsid w:val="00796D39"/>
    <w:rsid w:val="00796E61"/>
    <w:rsid w:val="00796EC9"/>
    <w:rsid w:val="00796F5E"/>
    <w:rsid w:val="00796F91"/>
    <w:rsid w:val="00796FD0"/>
    <w:rsid w:val="007970A2"/>
    <w:rsid w:val="0079750F"/>
    <w:rsid w:val="007977A5"/>
    <w:rsid w:val="007977CD"/>
    <w:rsid w:val="00797AF3"/>
    <w:rsid w:val="00797B49"/>
    <w:rsid w:val="00797C48"/>
    <w:rsid w:val="00797C93"/>
    <w:rsid w:val="00797D02"/>
    <w:rsid w:val="00797DAA"/>
    <w:rsid w:val="00797E6C"/>
    <w:rsid w:val="00797FCF"/>
    <w:rsid w:val="007A05D4"/>
    <w:rsid w:val="007A0616"/>
    <w:rsid w:val="007A0752"/>
    <w:rsid w:val="007A0D68"/>
    <w:rsid w:val="007A0D86"/>
    <w:rsid w:val="007A0DAC"/>
    <w:rsid w:val="007A0E24"/>
    <w:rsid w:val="007A0F87"/>
    <w:rsid w:val="007A0F8A"/>
    <w:rsid w:val="007A1189"/>
    <w:rsid w:val="007A1256"/>
    <w:rsid w:val="007A1333"/>
    <w:rsid w:val="007A1369"/>
    <w:rsid w:val="007A13EE"/>
    <w:rsid w:val="007A15A6"/>
    <w:rsid w:val="007A15BA"/>
    <w:rsid w:val="007A166E"/>
    <w:rsid w:val="007A168E"/>
    <w:rsid w:val="007A1697"/>
    <w:rsid w:val="007A17B3"/>
    <w:rsid w:val="007A1855"/>
    <w:rsid w:val="007A193A"/>
    <w:rsid w:val="007A195D"/>
    <w:rsid w:val="007A1AFA"/>
    <w:rsid w:val="007A1B63"/>
    <w:rsid w:val="007A1C01"/>
    <w:rsid w:val="007A2367"/>
    <w:rsid w:val="007A2405"/>
    <w:rsid w:val="007A2439"/>
    <w:rsid w:val="007A24D9"/>
    <w:rsid w:val="007A26B8"/>
    <w:rsid w:val="007A285A"/>
    <w:rsid w:val="007A29F3"/>
    <w:rsid w:val="007A2BFA"/>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46"/>
    <w:rsid w:val="007A4396"/>
    <w:rsid w:val="007A43F5"/>
    <w:rsid w:val="007A44A4"/>
    <w:rsid w:val="007A4623"/>
    <w:rsid w:val="007A4633"/>
    <w:rsid w:val="007A4959"/>
    <w:rsid w:val="007A4AE0"/>
    <w:rsid w:val="007A4AF1"/>
    <w:rsid w:val="007A4B10"/>
    <w:rsid w:val="007A4BB7"/>
    <w:rsid w:val="007A4BBC"/>
    <w:rsid w:val="007A4EBE"/>
    <w:rsid w:val="007A51BC"/>
    <w:rsid w:val="007A5216"/>
    <w:rsid w:val="007A5228"/>
    <w:rsid w:val="007A5288"/>
    <w:rsid w:val="007A52D9"/>
    <w:rsid w:val="007A5486"/>
    <w:rsid w:val="007A552A"/>
    <w:rsid w:val="007A55FE"/>
    <w:rsid w:val="007A5AEF"/>
    <w:rsid w:val="007A5CD7"/>
    <w:rsid w:val="007A5D7F"/>
    <w:rsid w:val="007A5E08"/>
    <w:rsid w:val="007A5EA0"/>
    <w:rsid w:val="007A60AD"/>
    <w:rsid w:val="007A613E"/>
    <w:rsid w:val="007A614C"/>
    <w:rsid w:val="007A618D"/>
    <w:rsid w:val="007A6333"/>
    <w:rsid w:val="007A63C8"/>
    <w:rsid w:val="007A6477"/>
    <w:rsid w:val="007A64C9"/>
    <w:rsid w:val="007A6532"/>
    <w:rsid w:val="007A65C6"/>
    <w:rsid w:val="007A6604"/>
    <w:rsid w:val="007A66FE"/>
    <w:rsid w:val="007A6786"/>
    <w:rsid w:val="007A67A6"/>
    <w:rsid w:val="007A6813"/>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A29"/>
    <w:rsid w:val="007B0B92"/>
    <w:rsid w:val="007B0C42"/>
    <w:rsid w:val="007B0DA3"/>
    <w:rsid w:val="007B0DAC"/>
    <w:rsid w:val="007B0FF8"/>
    <w:rsid w:val="007B1061"/>
    <w:rsid w:val="007B1180"/>
    <w:rsid w:val="007B1202"/>
    <w:rsid w:val="007B1509"/>
    <w:rsid w:val="007B16F9"/>
    <w:rsid w:val="007B1911"/>
    <w:rsid w:val="007B1B1F"/>
    <w:rsid w:val="007B1E73"/>
    <w:rsid w:val="007B1EA1"/>
    <w:rsid w:val="007B1EC4"/>
    <w:rsid w:val="007B1F42"/>
    <w:rsid w:val="007B1F6A"/>
    <w:rsid w:val="007B1F9A"/>
    <w:rsid w:val="007B21A9"/>
    <w:rsid w:val="007B22F4"/>
    <w:rsid w:val="007B25EA"/>
    <w:rsid w:val="007B2638"/>
    <w:rsid w:val="007B298E"/>
    <w:rsid w:val="007B2A9A"/>
    <w:rsid w:val="007B2BBF"/>
    <w:rsid w:val="007B2DBE"/>
    <w:rsid w:val="007B2F8B"/>
    <w:rsid w:val="007B3029"/>
    <w:rsid w:val="007B3068"/>
    <w:rsid w:val="007B314C"/>
    <w:rsid w:val="007B31B2"/>
    <w:rsid w:val="007B322B"/>
    <w:rsid w:val="007B33FE"/>
    <w:rsid w:val="007B3476"/>
    <w:rsid w:val="007B35A9"/>
    <w:rsid w:val="007B36F7"/>
    <w:rsid w:val="007B3A2E"/>
    <w:rsid w:val="007B3B55"/>
    <w:rsid w:val="007B3BFB"/>
    <w:rsid w:val="007B3D55"/>
    <w:rsid w:val="007B3DD6"/>
    <w:rsid w:val="007B3DDE"/>
    <w:rsid w:val="007B3E6D"/>
    <w:rsid w:val="007B40AD"/>
    <w:rsid w:val="007B40AE"/>
    <w:rsid w:val="007B4157"/>
    <w:rsid w:val="007B4330"/>
    <w:rsid w:val="007B447A"/>
    <w:rsid w:val="007B448A"/>
    <w:rsid w:val="007B448C"/>
    <w:rsid w:val="007B44DC"/>
    <w:rsid w:val="007B4543"/>
    <w:rsid w:val="007B4603"/>
    <w:rsid w:val="007B46B0"/>
    <w:rsid w:val="007B476B"/>
    <w:rsid w:val="007B4937"/>
    <w:rsid w:val="007B4944"/>
    <w:rsid w:val="007B495E"/>
    <w:rsid w:val="007B49C8"/>
    <w:rsid w:val="007B4AC0"/>
    <w:rsid w:val="007B4B17"/>
    <w:rsid w:val="007B4BDD"/>
    <w:rsid w:val="007B4C7C"/>
    <w:rsid w:val="007B4D0C"/>
    <w:rsid w:val="007B4D36"/>
    <w:rsid w:val="007B4E26"/>
    <w:rsid w:val="007B4E7F"/>
    <w:rsid w:val="007B50AB"/>
    <w:rsid w:val="007B5105"/>
    <w:rsid w:val="007B51CE"/>
    <w:rsid w:val="007B52DA"/>
    <w:rsid w:val="007B53C7"/>
    <w:rsid w:val="007B55E7"/>
    <w:rsid w:val="007B5645"/>
    <w:rsid w:val="007B576D"/>
    <w:rsid w:val="007B595C"/>
    <w:rsid w:val="007B599A"/>
    <w:rsid w:val="007B59FF"/>
    <w:rsid w:val="007B5A66"/>
    <w:rsid w:val="007B5C13"/>
    <w:rsid w:val="007B5E08"/>
    <w:rsid w:val="007B5E8E"/>
    <w:rsid w:val="007B5F9B"/>
    <w:rsid w:val="007B6095"/>
    <w:rsid w:val="007B630D"/>
    <w:rsid w:val="007B633B"/>
    <w:rsid w:val="007B63CD"/>
    <w:rsid w:val="007B6602"/>
    <w:rsid w:val="007B6693"/>
    <w:rsid w:val="007B6704"/>
    <w:rsid w:val="007B68C2"/>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B86"/>
    <w:rsid w:val="007B7CE6"/>
    <w:rsid w:val="007B7D79"/>
    <w:rsid w:val="007B7F94"/>
    <w:rsid w:val="007C00DB"/>
    <w:rsid w:val="007C061C"/>
    <w:rsid w:val="007C06E5"/>
    <w:rsid w:val="007C074F"/>
    <w:rsid w:val="007C0880"/>
    <w:rsid w:val="007C0906"/>
    <w:rsid w:val="007C0A3A"/>
    <w:rsid w:val="007C0B7B"/>
    <w:rsid w:val="007C0BD2"/>
    <w:rsid w:val="007C0DED"/>
    <w:rsid w:val="007C0F3A"/>
    <w:rsid w:val="007C1065"/>
    <w:rsid w:val="007C131D"/>
    <w:rsid w:val="007C1437"/>
    <w:rsid w:val="007C14A6"/>
    <w:rsid w:val="007C1537"/>
    <w:rsid w:val="007C184A"/>
    <w:rsid w:val="007C18D0"/>
    <w:rsid w:val="007C1A2D"/>
    <w:rsid w:val="007C1B37"/>
    <w:rsid w:val="007C1B94"/>
    <w:rsid w:val="007C1C2F"/>
    <w:rsid w:val="007C1D1E"/>
    <w:rsid w:val="007C1E31"/>
    <w:rsid w:val="007C2046"/>
    <w:rsid w:val="007C2204"/>
    <w:rsid w:val="007C2297"/>
    <w:rsid w:val="007C2698"/>
    <w:rsid w:val="007C2736"/>
    <w:rsid w:val="007C28FC"/>
    <w:rsid w:val="007C29A7"/>
    <w:rsid w:val="007C2A39"/>
    <w:rsid w:val="007C3370"/>
    <w:rsid w:val="007C3439"/>
    <w:rsid w:val="007C34BA"/>
    <w:rsid w:val="007C3703"/>
    <w:rsid w:val="007C3820"/>
    <w:rsid w:val="007C3A94"/>
    <w:rsid w:val="007C3D26"/>
    <w:rsid w:val="007C3D88"/>
    <w:rsid w:val="007C3E33"/>
    <w:rsid w:val="007C3EA7"/>
    <w:rsid w:val="007C3F14"/>
    <w:rsid w:val="007C3FB5"/>
    <w:rsid w:val="007C411A"/>
    <w:rsid w:val="007C41CF"/>
    <w:rsid w:val="007C4305"/>
    <w:rsid w:val="007C4396"/>
    <w:rsid w:val="007C44F6"/>
    <w:rsid w:val="007C469C"/>
    <w:rsid w:val="007C4758"/>
    <w:rsid w:val="007C493F"/>
    <w:rsid w:val="007C4944"/>
    <w:rsid w:val="007C4A11"/>
    <w:rsid w:val="007C4A55"/>
    <w:rsid w:val="007C4AE3"/>
    <w:rsid w:val="007C4C53"/>
    <w:rsid w:val="007C4D46"/>
    <w:rsid w:val="007C506C"/>
    <w:rsid w:val="007C508D"/>
    <w:rsid w:val="007C515A"/>
    <w:rsid w:val="007C5185"/>
    <w:rsid w:val="007C52ED"/>
    <w:rsid w:val="007C533A"/>
    <w:rsid w:val="007C5453"/>
    <w:rsid w:val="007C5530"/>
    <w:rsid w:val="007C5677"/>
    <w:rsid w:val="007C56CE"/>
    <w:rsid w:val="007C57A5"/>
    <w:rsid w:val="007C57EE"/>
    <w:rsid w:val="007C5838"/>
    <w:rsid w:val="007C5886"/>
    <w:rsid w:val="007C59A1"/>
    <w:rsid w:val="007C5AB0"/>
    <w:rsid w:val="007C5B75"/>
    <w:rsid w:val="007C5BC4"/>
    <w:rsid w:val="007C5CE6"/>
    <w:rsid w:val="007C5CEA"/>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207"/>
    <w:rsid w:val="007C74BE"/>
    <w:rsid w:val="007C7559"/>
    <w:rsid w:val="007C7626"/>
    <w:rsid w:val="007C7753"/>
    <w:rsid w:val="007C7AA3"/>
    <w:rsid w:val="007C7AAD"/>
    <w:rsid w:val="007C7B3C"/>
    <w:rsid w:val="007C7BB8"/>
    <w:rsid w:val="007C7E98"/>
    <w:rsid w:val="007C7ECB"/>
    <w:rsid w:val="007C7EF3"/>
    <w:rsid w:val="007D006D"/>
    <w:rsid w:val="007D0123"/>
    <w:rsid w:val="007D015E"/>
    <w:rsid w:val="007D020B"/>
    <w:rsid w:val="007D02C6"/>
    <w:rsid w:val="007D02EC"/>
    <w:rsid w:val="007D04B4"/>
    <w:rsid w:val="007D0559"/>
    <w:rsid w:val="007D0677"/>
    <w:rsid w:val="007D0693"/>
    <w:rsid w:val="007D076B"/>
    <w:rsid w:val="007D0779"/>
    <w:rsid w:val="007D0842"/>
    <w:rsid w:val="007D089F"/>
    <w:rsid w:val="007D08C9"/>
    <w:rsid w:val="007D096E"/>
    <w:rsid w:val="007D0987"/>
    <w:rsid w:val="007D098C"/>
    <w:rsid w:val="007D09CC"/>
    <w:rsid w:val="007D09F7"/>
    <w:rsid w:val="007D0A61"/>
    <w:rsid w:val="007D0ACB"/>
    <w:rsid w:val="007D0C8A"/>
    <w:rsid w:val="007D1018"/>
    <w:rsid w:val="007D1097"/>
    <w:rsid w:val="007D10D8"/>
    <w:rsid w:val="007D11B6"/>
    <w:rsid w:val="007D1310"/>
    <w:rsid w:val="007D134B"/>
    <w:rsid w:val="007D13BD"/>
    <w:rsid w:val="007D149C"/>
    <w:rsid w:val="007D14D1"/>
    <w:rsid w:val="007D1558"/>
    <w:rsid w:val="007D15B2"/>
    <w:rsid w:val="007D1653"/>
    <w:rsid w:val="007D1901"/>
    <w:rsid w:val="007D192E"/>
    <w:rsid w:val="007D1A8B"/>
    <w:rsid w:val="007D1B0C"/>
    <w:rsid w:val="007D1B7C"/>
    <w:rsid w:val="007D1C16"/>
    <w:rsid w:val="007D1D09"/>
    <w:rsid w:val="007D1FBC"/>
    <w:rsid w:val="007D214A"/>
    <w:rsid w:val="007D218E"/>
    <w:rsid w:val="007D2241"/>
    <w:rsid w:val="007D24D9"/>
    <w:rsid w:val="007D2600"/>
    <w:rsid w:val="007D2934"/>
    <w:rsid w:val="007D2EFC"/>
    <w:rsid w:val="007D3124"/>
    <w:rsid w:val="007D32AF"/>
    <w:rsid w:val="007D337D"/>
    <w:rsid w:val="007D339A"/>
    <w:rsid w:val="007D34B6"/>
    <w:rsid w:val="007D34DB"/>
    <w:rsid w:val="007D3545"/>
    <w:rsid w:val="007D357E"/>
    <w:rsid w:val="007D3636"/>
    <w:rsid w:val="007D363C"/>
    <w:rsid w:val="007D37AF"/>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7A2"/>
    <w:rsid w:val="007D4892"/>
    <w:rsid w:val="007D4AA5"/>
    <w:rsid w:val="007D4B68"/>
    <w:rsid w:val="007D4CBD"/>
    <w:rsid w:val="007D4D12"/>
    <w:rsid w:val="007D4E65"/>
    <w:rsid w:val="007D4F80"/>
    <w:rsid w:val="007D4FBD"/>
    <w:rsid w:val="007D4FF2"/>
    <w:rsid w:val="007D5018"/>
    <w:rsid w:val="007D50DD"/>
    <w:rsid w:val="007D512C"/>
    <w:rsid w:val="007D51AD"/>
    <w:rsid w:val="007D521C"/>
    <w:rsid w:val="007D526F"/>
    <w:rsid w:val="007D54B4"/>
    <w:rsid w:val="007D54CF"/>
    <w:rsid w:val="007D554B"/>
    <w:rsid w:val="007D554C"/>
    <w:rsid w:val="007D57E7"/>
    <w:rsid w:val="007D6104"/>
    <w:rsid w:val="007D6179"/>
    <w:rsid w:val="007D6226"/>
    <w:rsid w:val="007D6310"/>
    <w:rsid w:val="007D647B"/>
    <w:rsid w:val="007D65EC"/>
    <w:rsid w:val="007D673F"/>
    <w:rsid w:val="007D6836"/>
    <w:rsid w:val="007D68BD"/>
    <w:rsid w:val="007D68F4"/>
    <w:rsid w:val="007D69DA"/>
    <w:rsid w:val="007D6A42"/>
    <w:rsid w:val="007D6AAF"/>
    <w:rsid w:val="007D6C44"/>
    <w:rsid w:val="007D6C84"/>
    <w:rsid w:val="007D6CE5"/>
    <w:rsid w:val="007D6D26"/>
    <w:rsid w:val="007D6D7E"/>
    <w:rsid w:val="007D6DB1"/>
    <w:rsid w:val="007D6DD1"/>
    <w:rsid w:val="007D6EF0"/>
    <w:rsid w:val="007D7042"/>
    <w:rsid w:val="007D7059"/>
    <w:rsid w:val="007D7101"/>
    <w:rsid w:val="007D73A4"/>
    <w:rsid w:val="007D759F"/>
    <w:rsid w:val="007D7789"/>
    <w:rsid w:val="007D794A"/>
    <w:rsid w:val="007D7963"/>
    <w:rsid w:val="007D7BA6"/>
    <w:rsid w:val="007D7E94"/>
    <w:rsid w:val="007D7EA0"/>
    <w:rsid w:val="007E0153"/>
    <w:rsid w:val="007E0162"/>
    <w:rsid w:val="007E0173"/>
    <w:rsid w:val="007E0206"/>
    <w:rsid w:val="007E02CC"/>
    <w:rsid w:val="007E0305"/>
    <w:rsid w:val="007E0453"/>
    <w:rsid w:val="007E054B"/>
    <w:rsid w:val="007E05D2"/>
    <w:rsid w:val="007E0789"/>
    <w:rsid w:val="007E07FD"/>
    <w:rsid w:val="007E08E8"/>
    <w:rsid w:val="007E0981"/>
    <w:rsid w:val="007E0986"/>
    <w:rsid w:val="007E099F"/>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14"/>
    <w:rsid w:val="007E2B64"/>
    <w:rsid w:val="007E2D61"/>
    <w:rsid w:val="007E3031"/>
    <w:rsid w:val="007E30B0"/>
    <w:rsid w:val="007E318B"/>
    <w:rsid w:val="007E3192"/>
    <w:rsid w:val="007E33AE"/>
    <w:rsid w:val="007E36B3"/>
    <w:rsid w:val="007E3743"/>
    <w:rsid w:val="007E37E8"/>
    <w:rsid w:val="007E3843"/>
    <w:rsid w:val="007E3ABE"/>
    <w:rsid w:val="007E3B53"/>
    <w:rsid w:val="007E3BB7"/>
    <w:rsid w:val="007E3BD2"/>
    <w:rsid w:val="007E3C43"/>
    <w:rsid w:val="007E3FB5"/>
    <w:rsid w:val="007E402C"/>
    <w:rsid w:val="007E414C"/>
    <w:rsid w:val="007E4278"/>
    <w:rsid w:val="007E44B4"/>
    <w:rsid w:val="007E44E8"/>
    <w:rsid w:val="007E450E"/>
    <w:rsid w:val="007E461D"/>
    <w:rsid w:val="007E4751"/>
    <w:rsid w:val="007E47E7"/>
    <w:rsid w:val="007E48CD"/>
    <w:rsid w:val="007E48E4"/>
    <w:rsid w:val="007E4A20"/>
    <w:rsid w:val="007E4C12"/>
    <w:rsid w:val="007E4C18"/>
    <w:rsid w:val="007E4C97"/>
    <w:rsid w:val="007E4CF1"/>
    <w:rsid w:val="007E4D3B"/>
    <w:rsid w:val="007E4D6F"/>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37"/>
    <w:rsid w:val="007E62E7"/>
    <w:rsid w:val="007E6323"/>
    <w:rsid w:val="007E6735"/>
    <w:rsid w:val="007E6775"/>
    <w:rsid w:val="007E67F4"/>
    <w:rsid w:val="007E6878"/>
    <w:rsid w:val="007E68CD"/>
    <w:rsid w:val="007E6995"/>
    <w:rsid w:val="007E69B6"/>
    <w:rsid w:val="007E69DA"/>
    <w:rsid w:val="007E6C8D"/>
    <w:rsid w:val="007E6C9A"/>
    <w:rsid w:val="007E6D35"/>
    <w:rsid w:val="007E6E2A"/>
    <w:rsid w:val="007E6EF1"/>
    <w:rsid w:val="007E723A"/>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6A"/>
    <w:rsid w:val="007F0CDA"/>
    <w:rsid w:val="007F0D47"/>
    <w:rsid w:val="007F0DD3"/>
    <w:rsid w:val="007F10CF"/>
    <w:rsid w:val="007F134E"/>
    <w:rsid w:val="007F13A4"/>
    <w:rsid w:val="007F142A"/>
    <w:rsid w:val="007F1497"/>
    <w:rsid w:val="007F14C7"/>
    <w:rsid w:val="007F1788"/>
    <w:rsid w:val="007F179E"/>
    <w:rsid w:val="007F18C0"/>
    <w:rsid w:val="007F1907"/>
    <w:rsid w:val="007F1DD2"/>
    <w:rsid w:val="007F1EC0"/>
    <w:rsid w:val="007F1EFA"/>
    <w:rsid w:val="007F1F07"/>
    <w:rsid w:val="007F20BD"/>
    <w:rsid w:val="007F2234"/>
    <w:rsid w:val="007F22A5"/>
    <w:rsid w:val="007F2333"/>
    <w:rsid w:val="007F2458"/>
    <w:rsid w:val="007F24EE"/>
    <w:rsid w:val="007F26AD"/>
    <w:rsid w:val="007F2709"/>
    <w:rsid w:val="007F2867"/>
    <w:rsid w:val="007F28AA"/>
    <w:rsid w:val="007F2902"/>
    <w:rsid w:val="007F2D09"/>
    <w:rsid w:val="007F2DBB"/>
    <w:rsid w:val="007F2E73"/>
    <w:rsid w:val="007F2E9E"/>
    <w:rsid w:val="007F2ED4"/>
    <w:rsid w:val="007F2F64"/>
    <w:rsid w:val="007F2FF0"/>
    <w:rsid w:val="007F3027"/>
    <w:rsid w:val="007F325F"/>
    <w:rsid w:val="007F32F8"/>
    <w:rsid w:val="007F3477"/>
    <w:rsid w:val="007F3766"/>
    <w:rsid w:val="007F3812"/>
    <w:rsid w:val="007F38B4"/>
    <w:rsid w:val="007F3B44"/>
    <w:rsid w:val="007F3CA1"/>
    <w:rsid w:val="007F3D55"/>
    <w:rsid w:val="007F3E98"/>
    <w:rsid w:val="007F3F0A"/>
    <w:rsid w:val="007F3FB0"/>
    <w:rsid w:val="007F4025"/>
    <w:rsid w:val="007F42AD"/>
    <w:rsid w:val="007F43A9"/>
    <w:rsid w:val="007F44EB"/>
    <w:rsid w:val="007F4613"/>
    <w:rsid w:val="007F46EF"/>
    <w:rsid w:val="007F474C"/>
    <w:rsid w:val="007F4908"/>
    <w:rsid w:val="007F49B9"/>
    <w:rsid w:val="007F4AB7"/>
    <w:rsid w:val="007F4AB8"/>
    <w:rsid w:val="007F4B2E"/>
    <w:rsid w:val="007F4BDB"/>
    <w:rsid w:val="007F4D77"/>
    <w:rsid w:val="007F5093"/>
    <w:rsid w:val="007F509B"/>
    <w:rsid w:val="007F50F6"/>
    <w:rsid w:val="007F5390"/>
    <w:rsid w:val="007F542A"/>
    <w:rsid w:val="007F55F1"/>
    <w:rsid w:val="007F5608"/>
    <w:rsid w:val="007F5632"/>
    <w:rsid w:val="007F57B6"/>
    <w:rsid w:val="007F5846"/>
    <w:rsid w:val="007F5874"/>
    <w:rsid w:val="007F58C1"/>
    <w:rsid w:val="007F59E8"/>
    <w:rsid w:val="007F5BC8"/>
    <w:rsid w:val="007F5D17"/>
    <w:rsid w:val="007F5D4A"/>
    <w:rsid w:val="007F5EE6"/>
    <w:rsid w:val="007F5F2B"/>
    <w:rsid w:val="007F6217"/>
    <w:rsid w:val="007F62C1"/>
    <w:rsid w:val="007F6446"/>
    <w:rsid w:val="007F6562"/>
    <w:rsid w:val="007F65F2"/>
    <w:rsid w:val="007F69FD"/>
    <w:rsid w:val="007F6A18"/>
    <w:rsid w:val="007F6BEB"/>
    <w:rsid w:val="007F6C9D"/>
    <w:rsid w:val="007F6E7F"/>
    <w:rsid w:val="007F70D6"/>
    <w:rsid w:val="007F713A"/>
    <w:rsid w:val="007F7587"/>
    <w:rsid w:val="007F760C"/>
    <w:rsid w:val="007F76AB"/>
    <w:rsid w:val="007F76F7"/>
    <w:rsid w:val="007F778A"/>
    <w:rsid w:val="007F7864"/>
    <w:rsid w:val="007F78E1"/>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26C"/>
    <w:rsid w:val="0080138E"/>
    <w:rsid w:val="008013B8"/>
    <w:rsid w:val="00801545"/>
    <w:rsid w:val="00801635"/>
    <w:rsid w:val="00801671"/>
    <w:rsid w:val="008016F6"/>
    <w:rsid w:val="0080170F"/>
    <w:rsid w:val="0080179D"/>
    <w:rsid w:val="00801838"/>
    <w:rsid w:val="00801A0E"/>
    <w:rsid w:val="00801A2F"/>
    <w:rsid w:val="00801A46"/>
    <w:rsid w:val="00801A79"/>
    <w:rsid w:val="00801B59"/>
    <w:rsid w:val="00801CD0"/>
    <w:rsid w:val="00801FBC"/>
    <w:rsid w:val="00801FFA"/>
    <w:rsid w:val="00802410"/>
    <w:rsid w:val="008027BA"/>
    <w:rsid w:val="008028C8"/>
    <w:rsid w:val="008028F9"/>
    <w:rsid w:val="00802B07"/>
    <w:rsid w:val="00802C1D"/>
    <w:rsid w:val="00802C58"/>
    <w:rsid w:val="00802C79"/>
    <w:rsid w:val="00802D2A"/>
    <w:rsid w:val="00802EE0"/>
    <w:rsid w:val="00802F1F"/>
    <w:rsid w:val="00802FD7"/>
    <w:rsid w:val="00802FF8"/>
    <w:rsid w:val="008030D0"/>
    <w:rsid w:val="0080310E"/>
    <w:rsid w:val="0080330D"/>
    <w:rsid w:val="0080336B"/>
    <w:rsid w:val="008033F8"/>
    <w:rsid w:val="0080358A"/>
    <w:rsid w:val="00803610"/>
    <w:rsid w:val="0080362C"/>
    <w:rsid w:val="00803643"/>
    <w:rsid w:val="00803720"/>
    <w:rsid w:val="00803737"/>
    <w:rsid w:val="0080381E"/>
    <w:rsid w:val="00803983"/>
    <w:rsid w:val="00803A24"/>
    <w:rsid w:val="00803CD8"/>
    <w:rsid w:val="00803DD8"/>
    <w:rsid w:val="00803E2E"/>
    <w:rsid w:val="00803F27"/>
    <w:rsid w:val="00803F88"/>
    <w:rsid w:val="00804029"/>
    <w:rsid w:val="0080405D"/>
    <w:rsid w:val="008041A4"/>
    <w:rsid w:val="008041E1"/>
    <w:rsid w:val="00804454"/>
    <w:rsid w:val="00804667"/>
    <w:rsid w:val="0080471C"/>
    <w:rsid w:val="0080473E"/>
    <w:rsid w:val="00804777"/>
    <w:rsid w:val="00804867"/>
    <w:rsid w:val="00804A9B"/>
    <w:rsid w:val="00804B2F"/>
    <w:rsid w:val="00804C7E"/>
    <w:rsid w:val="00804DE3"/>
    <w:rsid w:val="00804E65"/>
    <w:rsid w:val="00805250"/>
    <w:rsid w:val="008052E8"/>
    <w:rsid w:val="0080547D"/>
    <w:rsid w:val="00805618"/>
    <w:rsid w:val="0080561B"/>
    <w:rsid w:val="0080568C"/>
    <w:rsid w:val="008056A6"/>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12"/>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B08"/>
    <w:rsid w:val="00810C3E"/>
    <w:rsid w:val="00810D82"/>
    <w:rsid w:val="00810DE9"/>
    <w:rsid w:val="00810E7B"/>
    <w:rsid w:val="00810EAE"/>
    <w:rsid w:val="00811036"/>
    <w:rsid w:val="0081133F"/>
    <w:rsid w:val="00811414"/>
    <w:rsid w:val="00811585"/>
    <w:rsid w:val="008117B5"/>
    <w:rsid w:val="0081186C"/>
    <w:rsid w:val="00811AD2"/>
    <w:rsid w:val="00811CE7"/>
    <w:rsid w:val="00811ED4"/>
    <w:rsid w:val="00811EF6"/>
    <w:rsid w:val="00811F9E"/>
    <w:rsid w:val="00812078"/>
    <w:rsid w:val="008120F1"/>
    <w:rsid w:val="00812344"/>
    <w:rsid w:val="008123D5"/>
    <w:rsid w:val="0081249E"/>
    <w:rsid w:val="008124FE"/>
    <w:rsid w:val="008125AC"/>
    <w:rsid w:val="00812711"/>
    <w:rsid w:val="0081277B"/>
    <w:rsid w:val="008127B0"/>
    <w:rsid w:val="0081285D"/>
    <w:rsid w:val="00812B0F"/>
    <w:rsid w:val="00812EDF"/>
    <w:rsid w:val="0081300D"/>
    <w:rsid w:val="0081337F"/>
    <w:rsid w:val="00813701"/>
    <w:rsid w:val="008137C7"/>
    <w:rsid w:val="00813830"/>
    <w:rsid w:val="0081389D"/>
    <w:rsid w:val="008138B9"/>
    <w:rsid w:val="008138F2"/>
    <w:rsid w:val="008139A7"/>
    <w:rsid w:val="00813B7C"/>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DED"/>
    <w:rsid w:val="00814E7D"/>
    <w:rsid w:val="00814ECC"/>
    <w:rsid w:val="00815013"/>
    <w:rsid w:val="00815135"/>
    <w:rsid w:val="0081527E"/>
    <w:rsid w:val="008154B6"/>
    <w:rsid w:val="0081556C"/>
    <w:rsid w:val="008155E8"/>
    <w:rsid w:val="008156C9"/>
    <w:rsid w:val="00815706"/>
    <w:rsid w:val="00815D21"/>
    <w:rsid w:val="00815F85"/>
    <w:rsid w:val="00815FC7"/>
    <w:rsid w:val="00816191"/>
    <w:rsid w:val="00816307"/>
    <w:rsid w:val="00816344"/>
    <w:rsid w:val="00816347"/>
    <w:rsid w:val="008163EB"/>
    <w:rsid w:val="00816469"/>
    <w:rsid w:val="00816654"/>
    <w:rsid w:val="008167AC"/>
    <w:rsid w:val="00816A54"/>
    <w:rsid w:val="00816D3B"/>
    <w:rsid w:val="00816D94"/>
    <w:rsid w:val="00816DEB"/>
    <w:rsid w:val="00816E3A"/>
    <w:rsid w:val="00816F47"/>
    <w:rsid w:val="00817084"/>
    <w:rsid w:val="0081713C"/>
    <w:rsid w:val="0081718E"/>
    <w:rsid w:val="008173E1"/>
    <w:rsid w:val="00817508"/>
    <w:rsid w:val="00817649"/>
    <w:rsid w:val="00817742"/>
    <w:rsid w:val="0081787C"/>
    <w:rsid w:val="008179A0"/>
    <w:rsid w:val="008179F0"/>
    <w:rsid w:val="00817B2D"/>
    <w:rsid w:val="00817B8F"/>
    <w:rsid w:val="00817C96"/>
    <w:rsid w:val="00817CBC"/>
    <w:rsid w:val="00817D2A"/>
    <w:rsid w:val="00817F27"/>
    <w:rsid w:val="0082005F"/>
    <w:rsid w:val="008200F5"/>
    <w:rsid w:val="0082021D"/>
    <w:rsid w:val="0082027E"/>
    <w:rsid w:val="00820391"/>
    <w:rsid w:val="008205D5"/>
    <w:rsid w:val="008206AF"/>
    <w:rsid w:val="00820836"/>
    <w:rsid w:val="00820922"/>
    <w:rsid w:val="0082097B"/>
    <w:rsid w:val="00820B54"/>
    <w:rsid w:val="00820DA1"/>
    <w:rsid w:val="00820DA7"/>
    <w:rsid w:val="00820DC0"/>
    <w:rsid w:val="00820DF1"/>
    <w:rsid w:val="00820EEC"/>
    <w:rsid w:val="00821159"/>
    <w:rsid w:val="008212F6"/>
    <w:rsid w:val="0082136C"/>
    <w:rsid w:val="00821500"/>
    <w:rsid w:val="00821532"/>
    <w:rsid w:val="00821630"/>
    <w:rsid w:val="008216A4"/>
    <w:rsid w:val="0082172C"/>
    <w:rsid w:val="00821A9B"/>
    <w:rsid w:val="00821AAB"/>
    <w:rsid w:val="00821B91"/>
    <w:rsid w:val="00821C3C"/>
    <w:rsid w:val="00821C43"/>
    <w:rsid w:val="00821C8A"/>
    <w:rsid w:val="00821D1A"/>
    <w:rsid w:val="00821F30"/>
    <w:rsid w:val="00821FFD"/>
    <w:rsid w:val="00822027"/>
    <w:rsid w:val="00822084"/>
    <w:rsid w:val="00822128"/>
    <w:rsid w:val="00822264"/>
    <w:rsid w:val="008222F3"/>
    <w:rsid w:val="008224BD"/>
    <w:rsid w:val="008225AB"/>
    <w:rsid w:val="0082260C"/>
    <w:rsid w:val="008226E7"/>
    <w:rsid w:val="00822934"/>
    <w:rsid w:val="008229E5"/>
    <w:rsid w:val="00822A5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01"/>
    <w:rsid w:val="008240CA"/>
    <w:rsid w:val="00824110"/>
    <w:rsid w:val="008242F1"/>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14E"/>
    <w:rsid w:val="00826204"/>
    <w:rsid w:val="00826205"/>
    <w:rsid w:val="00826327"/>
    <w:rsid w:val="008263AB"/>
    <w:rsid w:val="00826464"/>
    <w:rsid w:val="008264B9"/>
    <w:rsid w:val="0082675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0D"/>
    <w:rsid w:val="00827CD7"/>
    <w:rsid w:val="00827E5D"/>
    <w:rsid w:val="0083004F"/>
    <w:rsid w:val="00830269"/>
    <w:rsid w:val="008303F8"/>
    <w:rsid w:val="008304CC"/>
    <w:rsid w:val="0083056F"/>
    <w:rsid w:val="008307EF"/>
    <w:rsid w:val="00830836"/>
    <w:rsid w:val="0083085A"/>
    <w:rsid w:val="00830898"/>
    <w:rsid w:val="008308EA"/>
    <w:rsid w:val="00830900"/>
    <w:rsid w:val="00830ACF"/>
    <w:rsid w:val="00830BA4"/>
    <w:rsid w:val="00830D0A"/>
    <w:rsid w:val="00830D8E"/>
    <w:rsid w:val="00830ED8"/>
    <w:rsid w:val="00830F16"/>
    <w:rsid w:val="0083102E"/>
    <w:rsid w:val="00831188"/>
    <w:rsid w:val="00831198"/>
    <w:rsid w:val="0083119B"/>
    <w:rsid w:val="00831267"/>
    <w:rsid w:val="00831471"/>
    <w:rsid w:val="008314BC"/>
    <w:rsid w:val="008317AA"/>
    <w:rsid w:val="00831AB5"/>
    <w:rsid w:val="00831D77"/>
    <w:rsid w:val="00831D85"/>
    <w:rsid w:val="00831E51"/>
    <w:rsid w:val="00832142"/>
    <w:rsid w:val="0083231D"/>
    <w:rsid w:val="00832462"/>
    <w:rsid w:val="008326A5"/>
    <w:rsid w:val="008328DB"/>
    <w:rsid w:val="00832996"/>
    <w:rsid w:val="00832BAD"/>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1F9"/>
    <w:rsid w:val="008342F4"/>
    <w:rsid w:val="008343D8"/>
    <w:rsid w:val="00834512"/>
    <w:rsid w:val="0083473E"/>
    <w:rsid w:val="00834746"/>
    <w:rsid w:val="008349E7"/>
    <w:rsid w:val="00834A88"/>
    <w:rsid w:val="00834AA3"/>
    <w:rsid w:val="00834B51"/>
    <w:rsid w:val="00834BD7"/>
    <w:rsid w:val="00834F7F"/>
    <w:rsid w:val="00835363"/>
    <w:rsid w:val="008353B5"/>
    <w:rsid w:val="0083546C"/>
    <w:rsid w:val="008354CB"/>
    <w:rsid w:val="0083573E"/>
    <w:rsid w:val="0083576E"/>
    <w:rsid w:val="008359C7"/>
    <w:rsid w:val="00835A14"/>
    <w:rsid w:val="00835B0A"/>
    <w:rsid w:val="00835B82"/>
    <w:rsid w:val="00835E6C"/>
    <w:rsid w:val="0083605E"/>
    <w:rsid w:val="00836064"/>
    <w:rsid w:val="008360B9"/>
    <w:rsid w:val="00836133"/>
    <w:rsid w:val="008361A5"/>
    <w:rsid w:val="00836282"/>
    <w:rsid w:val="0083657B"/>
    <w:rsid w:val="0083672F"/>
    <w:rsid w:val="00836A96"/>
    <w:rsid w:val="00836AAE"/>
    <w:rsid w:val="00836B5B"/>
    <w:rsid w:val="00836D09"/>
    <w:rsid w:val="00836EE4"/>
    <w:rsid w:val="00836F76"/>
    <w:rsid w:val="00836FC2"/>
    <w:rsid w:val="00837034"/>
    <w:rsid w:val="00837082"/>
    <w:rsid w:val="008370D2"/>
    <w:rsid w:val="0083710B"/>
    <w:rsid w:val="008372D8"/>
    <w:rsid w:val="0083768C"/>
    <w:rsid w:val="00837799"/>
    <w:rsid w:val="008377CF"/>
    <w:rsid w:val="00837876"/>
    <w:rsid w:val="0083795A"/>
    <w:rsid w:val="00837D12"/>
    <w:rsid w:val="00837D49"/>
    <w:rsid w:val="00837EE3"/>
    <w:rsid w:val="00837FA1"/>
    <w:rsid w:val="0084013E"/>
    <w:rsid w:val="008401C3"/>
    <w:rsid w:val="00840323"/>
    <w:rsid w:val="00840369"/>
    <w:rsid w:val="008403BA"/>
    <w:rsid w:val="008404C4"/>
    <w:rsid w:val="008404D7"/>
    <w:rsid w:val="00840540"/>
    <w:rsid w:val="0084055A"/>
    <w:rsid w:val="00840634"/>
    <w:rsid w:val="008406CF"/>
    <w:rsid w:val="0084080F"/>
    <w:rsid w:val="00840869"/>
    <w:rsid w:val="00840A68"/>
    <w:rsid w:val="00840A83"/>
    <w:rsid w:val="00840BA6"/>
    <w:rsid w:val="00840D46"/>
    <w:rsid w:val="00840E23"/>
    <w:rsid w:val="00840EF3"/>
    <w:rsid w:val="00840F14"/>
    <w:rsid w:val="00840FE0"/>
    <w:rsid w:val="00841167"/>
    <w:rsid w:val="00841230"/>
    <w:rsid w:val="00841573"/>
    <w:rsid w:val="0084191A"/>
    <w:rsid w:val="008419A1"/>
    <w:rsid w:val="00841A7C"/>
    <w:rsid w:val="00841C3E"/>
    <w:rsid w:val="00841E18"/>
    <w:rsid w:val="00841E52"/>
    <w:rsid w:val="00841E60"/>
    <w:rsid w:val="00841E9D"/>
    <w:rsid w:val="00841EB3"/>
    <w:rsid w:val="00842061"/>
    <w:rsid w:val="008420ED"/>
    <w:rsid w:val="00842368"/>
    <w:rsid w:val="008426C0"/>
    <w:rsid w:val="008429A1"/>
    <w:rsid w:val="00842A53"/>
    <w:rsid w:val="00842A5C"/>
    <w:rsid w:val="00842A75"/>
    <w:rsid w:val="00842BFE"/>
    <w:rsid w:val="00842CD2"/>
    <w:rsid w:val="00842D59"/>
    <w:rsid w:val="00842DB7"/>
    <w:rsid w:val="00842E9D"/>
    <w:rsid w:val="00842EB0"/>
    <w:rsid w:val="008430A0"/>
    <w:rsid w:val="0084312B"/>
    <w:rsid w:val="00843196"/>
    <w:rsid w:val="008432DE"/>
    <w:rsid w:val="008433AE"/>
    <w:rsid w:val="008433BC"/>
    <w:rsid w:val="0084342F"/>
    <w:rsid w:val="00843486"/>
    <w:rsid w:val="008434CD"/>
    <w:rsid w:val="008435AA"/>
    <w:rsid w:val="008435C7"/>
    <w:rsid w:val="00843653"/>
    <w:rsid w:val="0084387F"/>
    <w:rsid w:val="0084388C"/>
    <w:rsid w:val="0084394B"/>
    <w:rsid w:val="00843AFD"/>
    <w:rsid w:val="00843B4D"/>
    <w:rsid w:val="00843D5C"/>
    <w:rsid w:val="00843D83"/>
    <w:rsid w:val="00843E6F"/>
    <w:rsid w:val="00844199"/>
    <w:rsid w:val="008444C7"/>
    <w:rsid w:val="008444F8"/>
    <w:rsid w:val="00844535"/>
    <w:rsid w:val="008445AD"/>
    <w:rsid w:val="00844750"/>
    <w:rsid w:val="0084495F"/>
    <w:rsid w:val="00844A87"/>
    <w:rsid w:val="00844CE3"/>
    <w:rsid w:val="00844DCE"/>
    <w:rsid w:val="00844F6B"/>
    <w:rsid w:val="0084504C"/>
    <w:rsid w:val="0084511A"/>
    <w:rsid w:val="00845123"/>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6E3"/>
    <w:rsid w:val="00846774"/>
    <w:rsid w:val="0084687A"/>
    <w:rsid w:val="008468A8"/>
    <w:rsid w:val="00846A06"/>
    <w:rsid w:val="00846A23"/>
    <w:rsid w:val="00846CA1"/>
    <w:rsid w:val="00846DFD"/>
    <w:rsid w:val="00846E17"/>
    <w:rsid w:val="00846FB2"/>
    <w:rsid w:val="00847143"/>
    <w:rsid w:val="008473AC"/>
    <w:rsid w:val="008473EB"/>
    <w:rsid w:val="0084745A"/>
    <w:rsid w:val="00847569"/>
    <w:rsid w:val="008475BF"/>
    <w:rsid w:val="008477F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BDD"/>
    <w:rsid w:val="00850C22"/>
    <w:rsid w:val="00850C60"/>
    <w:rsid w:val="00850D1C"/>
    <w:rsid w:val="00850F20"/>
    <w:rsid w:val="00850FF6"/>
    <w:rsid w:val="008510BF"/>
    <w:rsid w:val="00851158"/>
    <w:rsid w:val="0085130C"/>
    <w:rsid w:val="00851389"/>
    <w:rsid w:val="008514FE"/>
    <w:rsid w:val="0085154E"/>
    <w:rsid w:val="00851621"/>
    <w:rsid w:val="00851991"/>
    <w:rsid w:val="008519F7"/>
    <w:rsid w:val="00851AD3"/>
    <w:rsid w:val="00851B22"/>
    <w:rsid w:val="00851B2C"/>
    <w:rsid w:val="00851DC3"/>
    <w:rsid w:val="00851EE5"/>
    <w:rsid w:val="00851F9D"/>
    <w:rsid w:val="00851FB6"/>
    <w:rsid w:val="0085202C"/>
    <w:rsid w:val="008521C5"/>
    <w:rsid w:val="00852338"/>
    <w:rsid w:val="00852423"/>
    <w:rsid w:val="00852472"/>
    <w:rsid w:val="008525E8"/>
    <w:rsid w:val="00852606"/>
    <w:rsid w:val="00852772"/>
    <w:rsid w:val="00852B13"/>
    <w:rsid w:val="00852BCE"/>
    <w:rsid w:val="00852D37"/>
    <w:rsid w:val="00852D96"/>
    <w:rsid w:val="00852DAB"/>
    <w:rsid w:val="00852ECC"/>
    <w:rsid w:val="00852F3B"/>
    <w:rsid w:val="00853200"/>
    <w:rsid w:val="008532B9"/>
    <w:rsid w:val="00853327"/>
    <w:rsid w:val="00853382"/>
    <w:rsid w:val="00853433"/>
    <w:rsid w:val="0085360A"/>
    <w:rsid w:val="00853763"/>
    <w:rsid w:val="0085399A"/>
    <w:rsid w:val="00853B2A"/>
    <w:rsid w:val="00853BC8"/>
    <w:rsid w:val="00853C45"/>
    <w:rsid w:val="00854090"/>
    <w:rsid w:val="008540E5"/>
    <w:rsid w:val="00854188"/>
    <w:rsid w:val="008543E2"/>
    <w:rsid w:val="00854585"/>
    <w:rsid w:val="00854983"/>
    <w:rsid w:val="00854B60"/>
    <w:rsid w:val="00854CC5"/>
    <w:rsid w:val="00854CDB"/>
    <w:rsid w:val="00854DCC"/>
    <w:rsid w:val="00854E91"/>
    <w:rsid w:val="00855114"/>
    <w:rsid w:val="008551DB"/>
    <w:rsid w:val="008553C2"/>
    <w:rsid w:val="0085547E"/>
    <w:rsid w:val="008554AB"/>
    <w:rsid w:val="00855710"/>
    <w:rsid w:val="00855929"/>
    <w:rsid w:val="00855B4B"/>
    <w:rsid w:val="00855BC9"/>
    <w:rsid w:val="00855DBC"/>
    <w:rsid w:val="0085603C"/>
    <w:rsid w:val="00856094"/>
    <w:rsid w:val="00856100"/>
    <w:rsid w:val="00856171"/>
    <w:rsid w:val="00856223"/>
    <w:rsid w:val="00856301"/>
    <w:rsid w:val="0085630B"/>
    <w:rsid w:val="0085645C"/>
    <w:rsid w:val="00856562"/>
    <w:rsid w:val="008566E7"/>
    <w:rsid w:val="008568F9"/>
    <w:rsid w:val="008569DF"/>
    <w:rsid w:val="00856D1D"/>
    <w:rsid w:val="00856DA7"/>
    <w:rsid w:val="00856DB5"/>
    <w:rsid w:val="00856E4A"/>
    <w:rsid w:val="00856FAB"/>
    <w:rsid w:val="00856FF3"/>
    <w:rsid w:val="008570F6"/>
    <w:rsid w:val="0085722A"/>
    <w:rsid w:val="008572AE"/>
    <w:rsid w:val="008577BE"/>
    <w:rsid w:val="00857C34"/>
    <w:rsid w:val="00857F01"/>
    <w:rsid w:val="00857F94"/>
    <w:rsid w:val="0086002D"/>
    <w:rsid w:val="00860315"/>
    <w:rsid w:val="0086037F"/>
    <w:rsid w:val="00860390"/>
    <w:rsid w:val="00860634"/>
    <w:rsid w:val="00860773"/>
    <w:rsid w:val="00860A66"/>
    <w:rsid w:val="00860B49"/>
    <w:rsid w:val="00860E5A"/>
    <w:rsid w:val="00860E90"/>
    <w:rsid w:val="00860F84"/>
    <w:rsid w:val="0086105E"/>
    <w:rsid w:val="00861102"/>
    <w:rsid w:val="00861129"/>
    <w:rsid w:val="008612BA"/>
    <w:rsid w:val="0086130C"/>
    <w:rsid w:val="008613C3"/>
    <w:rsid w:val="008614C0"/>
    <w:rsid w:val="00861762"/>
    <w:rsid w:val="008618B8"/>
    <w:rsid w:val="00861B03"/>
    <w:rsid w:val="00861B41"/>
    <w:rsid w:val="00861C08"/>
    <w:rsid w:val="00861D65"/>
    <w:rsid w:val="00861DA1"/>
    <w:rsid w:val="00861DC0"/>
    <w:rsid w:val="008620C2"/>
    <w:rsid w:val="008620C4"/>
    <w:rsid w:val="00862173"/>
    <w:rsid w:val="00862290"/>
    <w:rsid w:val="00862331"/>
    <w:rsid w:val="0086248C"/>
    <w:rsid w:val="00862519"/>
    <w:rsid w:val="0086259E"/>
    <w:rsid w:val="0086262C"/>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1C"/>
    <w:rsid w:val="00864025"/>
    <w:rsid w:val="008644E0"/>
    <w:rsid w:val="008648AB"/>
    <w:rsid w:val="0086491A"/>
    <w:rsid w:val="00864A9F"/>
    <w:rsid w:val="00864C2A"/>
    <w:rsid w:val="00864C35"/>
    <w:rsid w:val="00864CFB"/>
    <w:rsid w:val="00864DB1"/>
    <w:rsid w:val="008650AB"/>
    <w:rsid w:val="008650DE"/>
    <w:rsid w:val="00865103"/>
    <w:rsid w:val="00865139"/>
    <w:rsid w:val="008651D2"/>
    <w:rsid w:val="00865286"/>
    <w:rsid w:val="008653E9"/>
    <w:rsid w:val="008654D5"/>
    <w:rsid w:val="008655DE"/>
    <w:rsid w:val="00865696"/>
    <w:rsid w:val="008656DD"/>
    <w:rsid w:val="0086591D"/>
    <w:rsid w:val="00865B1C"/>
    <w:rsid w:val="00865BA3"/>
    <w:rsid w:val="00865CC0"/>
    <w:rsid w:val="00865D39"/>
    <w:rsid w:val="00865D4C"/>
    <w:rsid w:val="00865DE1"/>
    <w:rsid w:val="00865EA5"/>
    <w:rsid w:val="00865F2F"/>
    <w:rsid w:val="00865FDA"/>
    <w:rsid w:val="008660E8"/>
    <w:rsid w:val="00866368"/>
    <w:rsid w:val="00866453"/>
    <w:rsid w:val="0086652D"/>
    <w:rsid w:val="00866576"/>
    <w:rsid w:val="008666D3"/>
    <w:rsid w:val="00866781"/>
    <w:rsid w:val="008667A0"/>
    <w:rsid w:val="0086680F"/>
    <w:rsid w:val="00866902"/>
    <w:rsid w:val="00866D48"/>
    <w:rsid w:val="00866DAE"/>
    <w:rsid w:val="00866E8E"/>
    <w:rsid w:val="00866FCF"/>
    <w:rsid w:val="0086717A"/>
    <w:rsid w:val="00867195"/>
    <w:rsid w:val="00867314"/>
    <w:rsid w:val="0086737D"/>
    <w:rsid w:val="00867401"/>
    <w:rsid w:val="00867505"/>
    <w:rsid w:val="0086765C"/>
    <w:rsid w:val="00867742"/>
    <w:rsid w:val="00867847"/>
    <w:rsid w:val="00867967"/>
    <w:rsid w:val="00867AFB"/>
    <w:rsid w:val="00867B9C"/>
    <w:rsid w:val="00867BE4"/>
    <w:rsid w:val="00867C9D"/>
    <w:rsid w:val="00867F66"/>
    <w:rsid w:val="00867FD5"/>
    <w:rsid w:val="00870018"/>
    <w:rsid w:val="00870338"/>
    <w:rsid w:val="008704DC"/>
    <w:rsid w:val="008706B4"/>
    <w:rsid w:val="008706B5"/>
    <w:rsid w:val="00870734"/>
    <w:rsid w:val="00870793"/>
    <w:rsid w:val="00870A1C"/>
    <w:rsid w:val="00870A26"/>
    <w:rsid w:val="00870A3B"/>
    <w:rsid w:val="00870A76"/>
    <w:rsid w:val="00870E13"/>
    <w:rsid w:val="00871029"/>
    <w:rsid w:val="00871096"/>
    <w:rsid w:val="008710EF"/>
    <w:rsid w:val="00871171"/>
    <w:rsid w:val="00871187"/>
    <w:rsid w:val="00871238"/>
    <w:rsid w:val="008712B8"/>
    <w:rsid w:val="008712D6"/>
    <w:rsid w:val="008715A5"/>
    <w:rsid w:val="008716B8"/>
    <w:rsid w:val="008716DD"/>
    <w:rsid w:val="0087177D"/>
    <w:rsid w:val="00871815"/>
    <w:rsid w:val="008718D0"/>
    <w:rsid w:val="008719FE"/>
    <w:rsid w:val="00871B12"/>
    <w:rsid w:val="00871C5E"/>
    <w:rsid w:val="00871CDF"/>
    <w:rsid w:val="00871CE5"/>
    <w:rsid w:val="00871D14"/>
    <w:rsid w:val="00871EA6"/>
    <w:rsid w:val="00871EA8"/>
    <w:rsid w:val="00871ED6"/>
    <w:rsid w:val="00871FA8"/>
    <w:rsid w:val="00872048"/>
    <w:rsid w:val="008720E4"/>
    <w:rsid w:val="008721E0"/>
    <w:rsid w:val="008721F8"/>
    <w:rsid w:val="0087229F"/>
    <w:rsid w:val="008722B0"/>
    <w:rsid w:val="0087243E"/>
    <w:rsid w:val="0087247D"/>
    <w:rsid w:val="0087250F"/>
    <w:rsid w:val="00872829"/>
    <w:rsid w:val="008728D0"/>
    <w:rsid w:val="00872A57"/>
    <w:rsid w:val="00872B09"/>
    <w:rsid w:val="00872B9D"/>
    <w:rsid w:val="00872D66"/>
    <w:rsid w:val="00872EFE"/>
    <w:rsid w:val="00872F58"/>
    <w:rsid w:val="0087324E"/>
    <w:rsid w:val="00873295"/>
    <w:rsid w:val="008732E6"/>
    <w:rsid w:val="008734E7"/>
    <w:rsid w:val="008735BD"/>
    <w:rsid w:val="00873754"/>
    <w:rsid w:val="00873A26"/>
    <w:rsid w:val="00873A2D"/>
    <w:rsid w:val="00873BF0"/>
    <w:rsid w:val="00873C18"/>
    <w:rsid w:val="00873C51"/>
    <w:rsid w:val="00873D47"/>
    <w:rsid w:val="00873D86"/>
    <w:rsid w:val="00873EA8"/>
    <w:rsid w:val="0087403C"/>
    <w:rsid w:val="0087406E"/>
    <w:rsid w:val="00874200"/>
    <w:rsid w:val="00874287"/>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B73"/>
    <w:rsid w:val="00875DE9"/>
    <w:rsid w:val="00875E48"/>
    <w:rsid w:val="00875E7F"/>
    <w:rsid w:val="00875F79"/>
    <w:rsid w:val="00875FBD"/>
    <w:rsid w:val="00875FD8"/>
    <w:rsid w:val="008760C7"/>
    <w:rsid w:val="00876365"/>
    <w:rsid w:val="0087677D"/>
    <w:rsid w:val="00876858"/>
    <w:rsid w:val="0087690D"/>
    <w:rsid w:val="00876966"/>
    <w:rsid w:val="008769D1"/>
    <w:rsid w:val="00876A81"/>
    <w:rsid w:val="00876AC7"/>
    <w:rsid w:val="00876B64"/>
    <w:rsid w:val="00876DA4"/>
    <w:rsid w:val="0087721D"/>
    <w:rsid w:val="00877273"/>
    <w:rsid w:val="0087731E"/>
    <w:rsid w:val="00877437"/>
    <w:rsid w:val="0087746C"/>
    <w:rsid w:val="00877479"/>
    <w:rsid w:val="008774ED"/>
    <w:rsid w:val="0087799A"/>
    <w:rsid w:val="00877B3D"/>
    <w:rsid w:val="00877B54"/>
    <w:rsid w:val="00877BC2"/>
    <w:rsid w:val="00877C57"/>
    <w:rsid w:val="00877CC5"/>
    <w:rsid w:val="00877CDC"/>
    <w:rsid w:val="00877DA1"/>
    <w:rsid w:val="00877FA3"/>
    <w:rsid w:val="0088011E"/>
    <w:rsid w:val="008801EC"/>
    <w:rsid w:val="00880227"/>
    <w:rsid w:val="00880412"/>
    <w:rsid w:val="008804BF"/>
    <w:rsid w:val="008804C9"/>
    <w:rsid w:val="0088052B"/>
    <w:rsid w:val="008806B9"/>
    <w:rsid w:val="00880742"/>
    <w:rsid w:val="008807FD"/>
    <w:rsid w:val="008808C4"/>
    <w:rsid w:val="00880964"/>
    <w:rsid w:val="00880B3D"/>
    <w:rsid w:val="00880B44"/>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21F"/>
    <w:rsid w:val="008833B1"/>
    <w:rsid w:val="00883548"/>
    <w:rsid w:val="00883C61"/>
    <w:rsid w:val="00883D0C"/>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DAF"/>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E88"/>
    <w:rsid w:val="00885F46"/>
    <w:rsid w:val="00885FD0"/>
    <w:rsid w:val="00886116"/>
    <w:rsid w:val="00886142"/>
    <w:rsid w:val="0088651F"/>
    <w:rsid w:val="00886590"/>
    <w:rsid w:val="00886654"/>
    <w:rsid w:val="008866EB"/>
    <w:rsid w:val="00886BA5"/>
    <w:rsid w:val="00886CC9"/>
    <w:rsid w:val="00886EE1"/>
    <w:rsid w:val="00886F76"/>
    <w:rsid w:val="008871F8"/>
    <w:rsid w:val="008871FC"/>
    <w:rsid w:val="00887246"/>
    <w:rsid w:val="00887476"/>
    <w:rsid w:val="00887771"/>
    <w:rsid w:val="008877A0"/>
    <w:rsid w:val="008877F6"/>
    <w:rsid w:val="00887918"/>
    <w:rsid w:val="00887958"/>
    <w:rsid w:val="0088798B"/>
    <w:rsid w:val="00887DF2"/>
    <w:rsid w:val="00887E05"/>
    <w:rsid w:val="00890220"/>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9"/>
    <w:rsid w:val="00890D9B"/>
    <w:rsid w:val="00890E81"/>
    <w:rsid w:val="00890F04"/>
    <w:rsid w:val="00890F2B"/>
    <w:rsid w:val="008911A2"/>
    <w:rsid w:val="008911AE"/>
    <w:rsid w:val="008911E1"/>
    <w:rsid w:val="0089136F"/>
    <w:rsid w:val="00891737"/>
    <w:rsid w:val="00891CB0"/>
    <w:rsid w:val="00891DFB"/>
    <w:rsid w:val="00891F63"/>
    <w:rsid w:val="008922DC"/>
    <w:rsid w:val="008922DF"/>
    <w:rsid w:val="00892428"/>
    <w:rsid w:val="0089257F"/>
    <w:rsid w:val="008928E8"/>
    <w:rsid w:val="00892AEB"/>
    <w:rsid w:val="00892B0F"/>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230"/>
    <w:rsid w:val="00894304"/>
    <w:rsid w:val="0089434E"/>
    <w:rsid w:val="0089448D"/>
    <w:rsid w:val="0089455F"/>
    <w:rsid w:val="0089490B"/>
    <w:rsid w:val="008949A3"/>
    <w:rsid w:val="00894A72"/>
    <w:rsid w:val="00894C5E"/>
    <w:rsid w:val="00894C9C"/>
    <w:rsid w:val="00894E44"/>
    <w:rsid w:val="00894FB9"/>
    <w:rsid w:val="0089507E"/>
    <w:rsid w:val="00895132"/>
    <w:rsid w:val="00895243"/>
    <w:rsid w:val="0089525D"/>
    <w:rsid w:val="008953C3"/>
    <w:rsid w:val="0089550A"/>
    <w:rsid w:val="0089563D"/>
    <w:rsid w:val="00895A0C"/>
    <w:rsid w:val="00895AC8"/>
    <w:rsid w:val="00895C10"/>
    <w:rsid w:val="00895C7B"/>
    <w:rsid w:val="00895D3B"/>
    <w:rsid w:val="00895EF7"/>
    <w:rsid w:val="0089626B"/>
    <w:rsid w:val="00896292"/>
    <w:rsid w:val="008962E8"/>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6F17"/>
    <w:rsid w:val="00897118"/>
    <w:rsid w:val="0089724C"/>
    <w:rsid w:val="00897260"/>
    <w:rsid w:val="00897265"/>
    <w:rsid w:val="008973FC"/>
    <w:rsid w:val="00897747"/>
    <w:rsid w:val="00897999"/>
    <w:rsid w:val="00897D36"/>
    <w:rsid w:val="00897DDE"/>
    <w:rsid w:val="008A0122"/>
    <w:rsid w:val="008A0173"/>
    <w:rsid w:val="008A021C"/>
    <w:rsid w:val="008A0224"/>
    <w:rsid w:val="008A0339"/>
    <w:rsid w:val="008A038B"/>
    <w:rsid w:val="008A03A0"/>
    <w:rsid w:val="008A0471"/>
    <w:rsid w:val="008A0473"/>
    <w:rsid w:val="008A04C7"/>
    <w:rsid w:val="008A0595"/>
    <w:rsid w:val="008A06D9"/>
    <w:rsid w:val="008A0911"/>
    <w:rsid w:val="008A09C8"/>
    <w:rsid w:val="008A0CC6"/>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C9F"/>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0B9"/>
    <w:rsid w:val="008A52AB"/>
    <w:rsid w:val="008A5354"/>
    <w:rsid w:val="008A53C3"/>
    <w:rsid w:val="008A552D"/>
    <w:rsid w:val="008A5557"/>
    <w:rsid w:val="008A560D"/>
    <w:rsid w:val="008A5647"/>
    <w:rsid w:val="008A5696"/>
    <w:rsid w:val="008A588D"/>
    <w:rsid w:val="008A59E9"/>
    <w:rsid w:val="008A59EF"/>
    <w:rsid w:val="008A5A68"/>
    <w:rsid w:val="008A5A69"/>
    <w:rsid w:val="008A5B2E"/>
    <w:rsid w:val="008A5B98"/>
    <w:rsid w:val="008A5BDE"/>
    <w:rsid w:val="008A5D68"/>
    <w:rsid w:val="008A5E18"/>
    <w:rsid w:val="008A5ECC"/>
    <w:rsid w:val="008A5FC8"/>
    <w:rsid w:val="008A61E2"/>
    <w:rsid w:val="008A6236"/>
    <w:rsid w:val="008A624B"/>
    <w:rsid w:val="008A631F"/>
    <w:rsid w:val="008A637E"/>
    <w:rsid w:val="008A6413"/>
    <w:rsid w:val="008A658E"/>
    <w:rsid w:val="008A6600"/>
    <w:rsid w:val="008A668F"/>
    <w:rsid w:val="008A66C0"/>
    <w:rsid w:val="008A68C2"/>
    <w:rsid w:val="008A6AD9"/>
    <w:rsid w:val="008A6B31"/>
    <w:rsid w:val="008A6EA6"/>
    <w:rsid w:val="008A6FDB"/>
    <w:rsid w:val="008A7164"/>
    <w:rsid w:val="008A71D7"/>
    <w:rsid w:val="008A729B"/>
    <w:rsid w:val="008A72A4"/>
    <w:rsid w:val="008A753E"/>
    <w:rsid w:val="008A7540"/>
    <w:rsid w:val="008A758D"/>
    <w:rsid w:val="008A75C5"/>
    <w:rsid w:val="008A7669"/>
    <w:rsid w:val="008A773B"/>
    <w:rsid w:val="008A777F"/>
    <w:rsid w:val="008A7819"/>
    <w:rsid w:val="008A785B"/>
    <w:rsid w:val="008A787B"/>
    <w:rsid w:val="008A78F0"/>
    <w:rsid w:val="008A79E6"/>
    <w:rsid w:val="008A7BEA"/>
    <w:rsid w:val="008A7C09"/>
    <w:rsid w:val="008A7C3B"/>
    <w:rsid w:val="008B0153"/>
    <w:rsid w:val="008B01A2"/>
    <w:rsid w:val="008B02E8"/>
    <w:rsid w:val="008B0442"/>
    <w:rsid w:val="008B05B5"/>
    <w:rsid w:val="008B07D1"/>
    <w:rsid w:val="008B0977"/>
    <w:rsid w:val="008B097E"/>
    <w:rsid w:val="008B098D"/>
    <w:rsid w:val="008B09C5"/>
    <w:rsid w:val="008B0B88"/>
    <w:rsid w:val="008B0C49"/>
    <w:rsid w:val="008B0CD0"/>
    <w:rsid w:val="008B0E6E"/>
    <w:rsid w:val="008B0FE8"/>
    <w:rsid w:val="008B120A"/>
    <w:rsid w:val="008B1210"/>
    <w:rsid w:val="008B130E"/>
    <w:rsid w:val="008B1525"/>
    <w:rsid w:val="008B1651"/>
    <w:rsid w:val="008B1704"/>
    <w:rsid w:val="008B175A"/>
    <w:rsid w:val="008B17F9"/>
    <w:rsid w:val="008B18CF"/>
    <w:rsid w:val="008B19FE"/>
    <w:rsid w:val="008B1A41"/>
    <w:rsid w:val="008B1A51"/>
    <w:rsid w:val="008B1AF3"/>
    <w:rsid w:val="008B1C54"/>
    <w:rsid w:val="008B1E7C"/>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AF"/>
    <w:rsid w:val="008B2DEB"/>
    <w:rsid w:val="008B2F3A"/>
    <w:rsid w:val="008B2FA7"/>
    <w:rsid w:val="008B3079"/>
    <w:rsid w:val="008B30C8"/>
    <w:rsid w:val="008B323E"/>
    <w:rsid w:val="008B33CB"/>
    <w:rsid w:val="008B35ED"/>
    <w:rsid w:val="008B393E"/>
    <w:rsid w:val="008B3987"/>
    <w:rsid w:val="008B39FD"/>
    <w:rsid w:val="008B3AA9"/>
    <w:rsid w:val="008B3B2F"/>
    <w:rsid w:val="008B3E07"/>
    <w:rsid w:val="008B3EC2"/>
    <w:rsid w:val="008B412E"/>
    <w:rsid w:val="008B41EF"/>
    <w:rsid w:val="008B4230"/>
    <w:rsid w:val="008B447F"/>
    <w:rsid w:val="008B45A1"/>
    <w:rsid w:val="008B46AE"/>
    <w:rsid w:val="008B4874"/>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13"/>
    <w:rsid w:val="008B5F44"/>
    <w:rsid w:val="008B60E9"/>
    <w:rsid w:val="008B60ED"/>
    <w:rsid w:val="008B6107"/>
    <w:rsid w:val="008B6247"/>
    <w:rsid w:val="008B6357"/>
    <w:rsid w:val="008B65D1"/>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D59"/>
    <w:rsid w:val="008B7E0A"/>
    <w:rsid w:val="008B7E93"/>
    <w:rsid w:val="008C00D7"/>
    <w:rsid w:val="008C02D0"/>
    <w:rsid w:val="008C074A"/>
    <w:rsid w:val="008C0827"/>
    <w:rsid w:val="008C09A7"/>
    <w:rsid w:val="008C0CF6"/>
    <w:rsid w:val="008C0DC3"/>
    <w:rsid w:val="008C0F14"/>
    <w:rsid w:val="008C0F57"/>
    <w:rsid w:val="008C1317"/>
    <w:rsid w:val="008C13B1"/>
    <w:rsid w:val="008C140B"/>
    <w:rsid w:val="008C1423"/>
    <w:rsid w:val="008C1729"/>
    <w:rsid w:val="008C17A6"/>
    <w:rsid w:val="008C1803"/>
    <w:rsid w:val="008C18D2"/>
    <w:rsid w:val="008C1B8A"/>
    <w:rsid w:val="008C1DD6"/>
    <w:rsid w:val="008C1EEA"/>
    <w:rsid w:val="008C21D6"/>
    <w:rsid w:val="008C2426"/>
    <w:rsid w:val="008C2453"/>
    <w:rsid w:val="008C2512"/>
    <w:rsid w:val="008C2530"/>
    <w:rsid w:val="008C262C"/>
    <w:rsid w:val="008C26B4"/>
    <w:rsid w:val="008C28BA"/>
    <w:rsid w:val="008C2951"/>
    <w:rsid w:val="008C29A8"/>
    <w:rsid w:val="008C2A68"/>
    <w:rsid w:val="008C2B19"/>
    <w:rsid w:val="008C2BA6"/>
    <w:rsid w:val="008C2C62"/>
    <w:rsid w:val="008C2CF7"/>
    <w:rsid w:val="008C2F6C"/>
    <w:rsid w:val="008C302B"/>
    <w:rsid w:val="008C3033"/>
    <w:rsid w:val="008C3240"/>
    <w:rsid w:val="008C325A"/>
    <w:rsid w:val="008C337F"/>
    <w:rsid w:val="008C38E7"/>
    <w:rsid w:val="008C3A87"/>
    <w:rsid w:val="008C3AD2"/>
    <w:rsid w:val="008C3DBD"/>
    <w:rsid w:val="008C3F6B"/>
    <w:rsid w:val="008C4064"/>
    <w:rsid w:val="008C40BD"/>
    <w:rsid w:val="008C4188"/>
    <w:rsid w:val="008C45C2"/>
    <w:rsid w:val="008C4620"/>
    <w:rsid w:val="008C47A2"/>
    <w:rsid w:val="008C48C7"/>
    <w:rsid w:val="008C496F"/>
    <w:rsid w:val="008C4AB6"/>
    <w:rsid w:val="008C4B47"/>
    <w:rsid w:val="008C4CB9"/>
    <w:rsid w:val="008C5002"/>
    <w:rsid w:val="008C50F9"/>
    <w:rsid w:val="008C513F"/>
    <w:rsid w:val="008C5246"/>
    <w:rsid w:val="008C53E3"/>
    <w:rsid w:val="008C5453"/>
    <w:rsid w:val="008C565A"/>
    <w:rsid w:val="008C582D"/>
    <w:rsid w:val="008C58D1"/>
    <w:rsid w:val="008C59D5"/>
    <w:rsid w:val="008C5AC7"/>
    <w:rsid w:val="008C5B10"/>
    <w:rsid w:val="008C5B7B"/>
    <w:rsid w:val="008C5D58"/>
    <w:rsid w:val="008C5E9B"/>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725"/>
    <w:rsid w:val="008C7821"/>
    <w:rsid w:val="008C7A7C"/>
    <w:rsid w:val="008C7AEB"/>
    <w:rsid w:val="008C7C71"/>
    <w:rsid w:val="008C7F2F"/>
    <w:rsid w:val="008C7F77"/>
    <w:rsid w:val="008D0182"/>
    <w:rsid w:val="008D0185"/>
    <w:rsid w:val="008D0192"/>
    <w:rsid w:val="008D01EC"/>
    <w:rsid w:val="008D02CB"/>
    <w:rsid w:val="008D0459"/>
    <w:rsid w:val="008D04EC"/>
    <w:rsid w:val="008D05D2"/>
    <w:rsid w:val="008D0797"/>
    <w:rsid w:val="008D09D9"/>
    <w:rsid w:val="008D0A5C"/>
    <w:rsid w:val="008D0C92"/>
    <w:rsid w:val="008D0DC6"/>
    <w:rsid w:val="008D0F14"/>
    <w:rsid w:val="008D1142"/>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3DF"/>
    <w:rsid w:val="008D3561"/>
    <w:rsid w:val="008D378B"/>
    <w:rsid w:val="008D38EC"/>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6B1"/>
    <w:rsid w:val="008D48EE"/>
    <w:rsid w:val="008D49D7"/>
    <w:rsid w:val="008D4CD8"/>
    <w:rsid w:val="008D4D9C"/>
    <w:rsid w:val="008D4FB1"/>
    <w:rsid w:val="008D508F"/>
    <w:rsid w:val="008D51DB"/>
    <w:rsid w:val="008D51DE"/>
    <w:rsid w:val="008D51EA"/>
    <w:rsid w:val="008D538D"/>
    <w:rsid w:val="008D549A"/>
    <w:rsid w:val="008D55A0"/>
    <w:rsid w:val="008D5624"/>
    <w:rsid w:val="008D5669"/>
    <w:rsid w:val="008D5903"/>
    <w:rsid w:val="008D592F"/>
    <w:rsid w:val="008D5936"/>
    <w:rsid w:val="008D5B3C"/>
    <w:rsid w:val="008D5E4E"/>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36"/>
    <w:rsid w:val="008D7554"/>
    <w:rsid w:val="008D7615"/>
    <w:rsid w:val="008D76A0"/>
    <w:rsid w:val="008D779E"/>
    <w:rsid w:val="008D78C3"/>
    <w:rsid w:val="008D78D2"/>
    <w:rsid w:val="008D7960"/>
    <w:rsid w:val="008D7C10"/>
    <w:rsid w:val="008D7D0F"/>
    <w:rsid w:val="008D7D47"/>
    <w:rsid w:val="008D7DC7"/>
    <w:rsid w:val="008D7DCB"/>
    <w:rsid w:val="008D7DEB"/>
    <w:rsid w:val="008D7DF4"/>
    <w:rsid w:val="008D7EB5"/>
    <w:rsid w:val="008D7FD7"/>
    <w:rsid w:val="008E0011"/>
    <w:rsid w:val="008E00DC"/>
    <w:rsid w:val="008E0194"/>
    <w:rsid w:val="008E02EB"/>
    <w:rsid w:val="008E037E"/>
    <w:rsid w:val="008E04B5"/>
    <w:rsid w:val="008E0692"/>
    <w:rsid w:val="008E07C5"/>
    <w:rsid w:val="008E0804"/>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8D"/>
    <w:rsid w:val="008E20EC"/>
    <w:rsid w:val="008E2308"/>
    <w:rsid w:val="008E2562"/>
    <w:rsid w:val="008E27AA"/>
    <w:rsid w:val="008E290D"/>
    <w:rsid w:val="008E2B47"/>
    <w:rsid w:val="008E2B77"/>
    <w:rsid w:val="008E2C59"/>
    <w:rsid w:val="008E2C9B"/>
    <w:rsid w:val="008E30C3"/>
    <w:rsid w:val="008E3130"/>
    <w:rsid w:val="008E3268"/>
    <w:rsid w:val="008E329C"/>
    <w:rsid w:val="008E347F"/>
    <w:rsid w:val="008E3587"/>
    <w:rsid w:val="008E35C0"/>
    <w:rsid w:val="008E362E"/>
    <w:rsid w:val="008E3677"/>
    <w:rsid w:val="008E3715"/>
    <w:rsid w:val="008E3781"/>
    <w:rsid w:val="008E378A"/>
    <w:rsid w:val="008E388C"/>
    <w:rsid w:val="008E392A"/>
    <w:rsid w:val="008E39BA"/>
    <w:rsid w:val="008E3A42"/>
    <w:rsid w:val="008E3C0C"/>
    <w:rsid w:val="008E3CAD"/>
    <w:rsid w:val="008E3DF0"/>
    <w:rsid w:val="008E3E33"/>
    <w:rsid w:val="008E3EA2"/>
    <w:rsid w:val="008E3F52"/>
    <w:rsid w:val="008E3FE8"/>
    <w:rsid w:val="008E4024"/>
    <w:rsid w:val="008E4043"/>
    <w:rsid w:val="008E404D"/>
    <w:rsid w:val="008E412D"/>
    <w:rsid w:val="008E427C"/>
    <w:rsid w:val="008E429D"/>
    <w:rsid w:val="008E443D"/>
    <w:rsid w:val="008E451A"/>
    <w:rsid w:val="008E45CE"/>
    <w:rsid w:val="008E4696"/>
    <w:rsid w:val="008E4768"/>
    <w:rsid w:val="008E47E6"/>
    <w:rsid w:val="008E4820"/>
    <w:rsid w:val="008E4B99"/>
    <w:rsid w:val="008E4BB1"/>
    <w:rsid w:val="008E4DA2"/>
    <w:rsid w:val="008E4E32"/>
    <w:rsid w:val="008E51AC"/>
    <w:rsid w:val="008E51DA"/>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6EB"/>
    <w:rsid w:val="008E6788"/>
    <w:rsid w:val="008E68BB"/>
    <w:rsid w:val="008E69C8"/>
    <w:rsid w:val="008E6B02"/>
    <w:rsid w:val="008E6C07"/>
    <w:rsid w:val="008E6CD8"/>
    <w:rsid w:val="008E6DBC"/>
    <w:rsid w:val="008E6DEC"/>
    <w:rsid w:val="008E6E09"/>
    <w:rsid w:val="008E710C"/>
    <w:rsid w:val="008E714E"/>
    <w:rsid w:val="008E718B"/>
    <w:rsid w:val="008E72CD"/>
    <w:rsid w:val="008E7410"/>
    <w:rsid w:val="008E741C"/>
    <w:rsid w:val="008E7537"/>
    <w:rsid w:val="008E777B"/>
    <w:rsid w:val="008E77C3"/>
    <w:rsid w:val="008E7853"/>
    <w:rsid w:val="008E7978"/>
    <w:rsid w:val="008E79C5"/>
    <w:rsid w:val="008E79FB"/>
    <w:rsid w:val="008E7D0B"/>
    <w:rsid w:val="008E7DB3"/>
    <w:rsid w:val="008E7EFA"/>
    <w:rsid w:val="008E7F00"/>
    <w:rsid w:val="008E7F9E"/>
    <w:rsid w:val="008F0044"/>
    <w:rsid w:val="008F01AB"/>
    <w:rsid w:val="008F0271"/>
    <w:rsid w:val="008F041E"/>
    <w:rsid w:val="008F0460"/>
    <w:rsid w:val="008F052C"/>
    <w:rsid w:val="008F05D1"/>
    <w:rsid w:val="008F06C3"/>
    <w:rsid w:val="008F07AA"/>
    <w:rsid w:val="008F07F9"/>
    <w:rsid w:val="008F095F"/>
    <w:rsid w:val="008F09B9"/>
    <w:rsid w:val="008F09ED"/>
    <w:rsid w:val="008F0C4E"/>
    <w:rsid w:val="008F0CEA"/>
    <w:rsid w:val="008F0D27"/>
    <w:rsid w:val="008F0ED7"/>
    <w:rsid w:val="008F111D"/>
    <w:rsid w:val="008F1377"/>
    <w:rsid w:val="008F1617"/>
    <w:rsid w:val="008F1667"/>
    <w:rsid w:val="008F180F"/>
    <w:rsid w:val="008F18D4"/>
    <w:rsid w:val="008F1996"/>
    <w:rsid w:val="008F1A30"/>
    <w:rsid w:val="008F1A4E"/>
    <w:rsid w:val="008F1BED"/>
    <w:rsid w:val="008F1CF8"/>
    <w:rsid w:val="008F1D78"/>
    <w:rsid w:val="008F2201"/>
    <w:rsid w:val="008F2595"/>
    <w:rsid w:val="008F262D"/>
    <w:rsid w:val="008F2658"/>
    <w:rsid w:val="008F26E8"/>
    <w:rsid w:val="008F285C"/>
    <w:rsid w:val="008F2A4B"/>
    <w:rsid w:val="008F2B4B"/>
    <w:rsid w:val="008F2B6D"/>
    <w:rsid w:val="008F2C05"/>
    <w:rsid w:val="008F2D29"/>
    <w:rsid w:val="008F2D89"/>
    <w:rsid w:val="008F2EBE"/>
    <w:rsid w:val="008F30FC"/>
    <w:rsid w:val="008F315F"/>
    <w:rsid w:val="008F32A7"/>
    <w:rsid w:val="008F3617"/>
    <w:rsid w:val="008F3666"/>
    <w:rsid w:val="008F3833"/>
    <w:rsid w:val="008F3985"/>
    <w:rsid w:val="008F3A00"/>
    <w:rsid w:val="008F3B1F"/>
    <w:rsid w:val="008F3B6D"/>
    <w:rsid w:val="008F3D2D"/>
    <w:rsid w:val="008F3D7C"/>
    <w:rsid w:val="008F3DC9"/>
    <w:rsid w:val="008F3ED5"/>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A"/>
    <w:rsid w:val="008F54DE"/>
    <w:rsid w:val="008F555E"/>
    <w:rsid w:val="008F5580"/>
    <w:rsid w:val="008F5583"/>
    <w:rsid w:val="008F56E6"/>
    <w:rsid w:val="008F56F9"/>
    <w:rsid w:val="008F595E"/>
    <w:rsid w:val="008F5B3D"/>
    <w:rsid w:val="008F5B66"/>
    <w:rsid w:val="008F5DC6"/>
    <w:rsid w:val="008F5E1B"/>
    <w:rsid w:val="008F5F19"/>
    <w:rsid w:val="008F6188"/>
    <w:rsid w:val="008F6260"/>
    <w:rsid w:val="008F6267"/>
    <w:rsid w:val="008F627F"/>
    <w:rsid w:val="008F6649"/>
    <w:rsid w:val="008F6ACF"/>
    <w:rsid w:val="008F6CD1"/>
    <w:rsid w:val="008F70FF"/>
    <w:rsid w:val="008F7168"/>
    <w:rsid w:val="008F717C"/>
    <w:rsid w:val="008F75B2"/>
    <w:rsid w:val="008F7919"/>
    <w:rsid w:val="008F7925"/>
    <w:rsid w:val="008F7B36"/>
    <w:rsid w:val="008F7BD6"/>
    <w:rsid w:val="008F7C26"/>
    <w:rsid w:val="008F7C28"/>
    <w:rsid w:val="008F7CEF"/>
    <w:rsid w:val="008F7D1F"/>
    <w:rsid w:val="008F7D67"/>
    <w:rsid w:val="008F7DFA"/>
    <w:rsid w:val="008F7EE2"/>
    <w:rsid w:val="008F7F2E"/>
    <w:rsid w:val="009000FD"/>
    <w:rsid w:val="0090021E"/>
    <w:rsid w:val="00900294"/>
    <w:rsid w:val="00900445"/>
    <w:rsid w:val="009004A2"/>
    <w:rsid w:val="009004BC"/>
    <w:rsid w:val="00900725"/>
    <w:rsid w:val="00900729"/>
    <w:rsid w:val="0090085B"/>
    <w:rsid w:val="00900C94"/>
    <w:rsid w:val="00900DDE"/>
    <w:rsid w:val="00900DF1"/>
    <w:rsid w:val="00900EFF"/>
    <w:rsid w:val="00901246"/>
    <w:rsid w:val="00901469"/>
    <w:rsid w:val="0090165F"/>
    <w:rsid w:val="0090181C"/>
    <w:rsid w:val="00901845"/>
    <w:rsid w:val="00901884"/>
    <w:rsid w:val="009019B0"/>
    <w:rsid w:val="009019EF"/>
    <w:rsid w:val="00901CBC"/>
    <w:rsid w:val="00901CD0"/>
    <w:rsid w:val="00901EAC"/>
    <w:rsid w:val="00901EBB"/>
    <w:rsid w:val="00902037"/>
    <w:rsid w:val="009021D4"/>
    <w:rsid w:val="00902235"/>
    <w:rsid w:val="00902292"/>
    <w:rsid w:val="009022BC"/>
    <w:rsid w:val="009023B0"/>
    <w:rsid w:val="009024E3"/>
    <w:rsid w:val="0090255A"/>
    <w:rsid w:val="0090255E"/>
    <w:rsid w:val="009025C2"/>
    <w:rsid w:val="00902734"/>
    <w:rsid w:val="009027FA"/>
    <w:rsid w:val="00902890"/>
    <w:rsid w:val="009028BB"/>
    <w:rsid w:val="00902997"/>
    <w:rsid w:val="009029A8"/>
    <w:rsid w:val="00902B4C"/>
    <w:rsid w:val="00902C9E"/>
    <w:rsid w:val="00902E79"/>
    <w:rsid w:val="00902EBD"/>
    <w:rsid w:val="00903069"/>
    <w:rsid w:val="009030EA"/>
    <w:rsid w:val="0090318E"/>
    <w:rsid w:val="009031C6"/>
    <w:rsid w:val="00903269"/>
    <w:rsid w:val="00903281"/>
    <w:rsid w:val="009032DB"/>
    <w:rsid w:val="00903435"/>
    <w:rsid w:val="00903636"/>
    <w:rsid w:val="00903653"/>
    <w:rsid w:val="00903661"/>
    <w:rsid w:val="0090392E"/>
    <w:rsid w:val="00903A7B"/>
    <w:rsid w:val="00903C07"/>
    <w:rsid w:val="00903C8E"/>
    <w:rsid w:val="00903DDF"/>
    <w:rsid w:val="00903F59"/>
    <w:rsid w:val="00903FA4"/>
    <w:rsid w:val="00904015"/>
    <w:rsid w:val="0090411E"/>
    <w:rsid w:val="0090446D"/>
    <w:rsid w:val="00904498"/>
    <w:rsid w:val="009044A1"/>
    <w:rsid w:val="009045C7"/>
    <w:rsid w:val="0090480E"/>
    <w:rsid w:val="00904A52"/>
    <w:rsid w:val="00904A62"/>
    <w:rsid w:val="00904B0C"/>
    <w:rsid w:val="00904B6D"/>
    <w:rsid w:val="00904BD4"/>
    <w:rsid w:val="0090524E"/>
    <w:rsid w:val="0090532D"/>
    <w:rsid w:val="0090580D"/>
    <w:rsid w:val="00905832"/>
    <w:rsid w:val="00905977"/>
    <w:rsid w:val="009059A2"/>
    <w:rsid w:val="00905A06"/>
    <w:rsid w:val="00905A0C"/>
    <w:rsid w:val="00905B9D"/>
    <w:rsid w:val="00905CFE"/>
    <w:rsid w:val="00905FC5"/>
    <w:rsid w:val="009060E8"/>
    <w:rsid w:val="00906100"/>
    <w:rsid w:val="009062A9"/>
    <w:rsid w:val="00906330"/>
    <w:rsid w:val="0090636E"/>
    <w:rsid w:val="00906486"/>
    <w:rsid w:val="00906517"/>
    <w:rsid w:val="00906668"/>
    <w:rsid w:val="00906796"/>
    <w:rsid w:val="009067B8"/>
    <w:rsid w:val="00906859"/>
    <w:rsid w:val="00906A8E"/>
    <w:rsid w:val="00906AFE"/>
    <w:rsid w:val="00906BB4"/>
    <w:rsid w:val="00906D73"/>
    <w:rsid w:val="00906EED"/>
    <w:rsid w:val="00906FD8"/>
    <w:rsid w:val="00907071"/>
    <w:rsid w:val="0090715C"/>
    <w:rsid w:val="0090725A"/>
    <w:rsid w:val="009074B8"/>
    <w:rsid w:val="009077E1"/>
    <w:rsid w:val="0090783F"/>
    <w:rsid w:val="0090785A"/>
    <w:rsid w:val="00907880"/>
    <w:rsid w:val="009078EA"/>
    <w:rsid w:val="00907AA3"/>
    <w:rsid w:val="00907B4A"/>
    <w:rsid w:val="00907D17"/>
    <w:rsid w:val="00907D99"/>
    <w:rsid w:val="00907ED9"/>
    <w:rsid w:val="00907F1A"/>
    <w:rsid w:val="0091004D"/>
    <w:rsid w:val="009100A7"/>
    <w:rsid w:val="009100E7"/>
    <w:rsid w:val="009100F9"/>
    <w:rsid w:val="009101BF"/>
    <w:rsid w:val="0091027A"/>
    <w:rsid w:val="00910334"/>
    <w:rsid w:val="00910384"/>
    <w:rsid w:val="009103B9"/>
    <w:rsid w:val="0091052A"/>
    <w:rsid w:val="009105E7"/>
    <w:rsid w:val="00910671"/>
    <w:rsid w:val="0091080B"/>
    <w:rsid w:val="0091088B"/>
    <w:rsid w:val="009108A7"/>
    <w:rsid w:val="00910C59"/>
    <w:rsid w:val="00910ED6"/>
    <w:rsid w:val="0091106F"/>
    <w:rsid w:val="0091120A"/>
    <w:rsid w:val="00911277"/>
    <w:rsid w:val="009112E5"/>
    <w:rsid w:val="00911308"/>
    <w:rsid w:val="009113C1"/>
    <w:rsid w:val="009113C6"/>
    <w:rsid w:val="009114BB"/>
    <w:rsid w:val="009115DB"/>
    <w:rsid w:val="009116DE"/>
    <w:rsid w:val="00911830"/>
    <w:rsid w:val="00911861"/>
    <w:rsid w:val="00911B4D"/>
    <w:rsid w:val="00911BC8"/>
    <w:rsid w:val="00911DD3"/>
    <w:rsid w:val="00911E1A"/>
    <w:rsid w:val="00911F81"/>
    <w:rsid w:val="0091232A"/>
    <w:rsid w:val="0091236B"/>
    <w:rsid w:val="009123B9"/>
    <w:rsid w:val="009123ED"/>
    <w:rsid w:val="00912597"/>
    <w:rsid w:val="009128E0"/>
    <w:rsid w:val="0091298F"/>
    <w:rsid w:val="00912AFB"/>
    <w:rsid w:val="00912B7D"/>
    <w:rsid w:val="00912C8A"/>
    <w:rsid w:val="00912CB8"/>
    <w:rsid w:val="0091311F"/>
    <w:rsid w:val="00913340"/>
    <w:rsid w:val="0091345B"/>
    <w:rsid w:val="00913619"/>
    <w:rsid w:val="009136BE"/>
    <w:rsid w:val="00913776"/>
    <w:rsid w:val="0091396C"/>
    <w:rsid w:val="00913BD1"/>
    <w:rsid w:val="00913CA8"/>
    <w:rsid w:val="00913E1C"/>
    <w:rsid w:val="00913EAF"/>
    <w:rsid w:val="00913F1A"/>
    <w:rsid w:val="00913F4C"/>
    <w:rsid w:val="00913FBA"/>
    <w:rsid w:val="00913FD0"/>
    <w:rsid w:val="00914013"/>
    <w:rsid w:val="00914047"/>
    <w:rsid w:val="0091404B"/>
    <w:rsid w:val="0091423A"/>
    <w:rsid w:val="0091441D"/>
    <w:rsid w:val="00914422"/>
    <w:rsid w:val="009144E4"/>
    <w:rsid w:val="00914A5D"/>
    <w:rsid w:val="00914B1D"/>
    <w:rsid w:val="00914CF1"/>
    <w:rsid w:val="00914D08"/>
    <w:rsid w:val="00914E42"/>
    <w:rsid w:val="00914EA4"/>
    <w:rsid w:val="00914F86"/>
    <w:rsid w:val="00915032"/>
    <w:rsid w:val="009151C7"/>
    <w:rsid w:val="0091537E"/>
    <w:rsid w:val="00915427"/>
    <w:rsid w:val="009154BD"/>
    <w:rsid w:val="0091562C"/>
    <w:rsid w:val="00915665"/>
    <w:rsid w:val="0091584D"/>
    <w:rsid w:val="00915A83"/>
    <w:rsid w:val="00915BE5"/>
    <w:rsid w:val="0091610F"/>
    <w:rsid w:val="0091614A"/>
    <w:rsid w:val="009161BA"/>
    <w:rsid w:val="009161E8"/>
    <w:rsid w:val="0091631E"/>
    <w:rsid w:val="00916328"/>
    <w:rsid w:val="00916433"/>
    <w:rsid w:val="0091647F"/>
    <w:rsid w:val="00916827"/>
    <w:rsid w:val="009168D8"/>
    <w:rsid w:val="00916996"/>
    <w:rsid w:val="00916AF5"/>
    <w:rsid w:val="00916E5D"/>
    <w:rsid w:val="0091707A"/>
    <w:rsid w:val="009170BC"/>
    <w:rsid w:val="0091718F"/>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8A0"/>
    <w:rsid w:val="00920966"/>
    <w:rsid w:val="009209F0"/>
    <w:rsid w:val="00920A25"/>
    <w:rsid w:val="00920FE4"/>
    <w:rsid w:val="00921140"/>
    <w:rsid w:val="00921444"/>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476"/>
    <w:rsid w:val="009224C8"/>
    <w:rsid w:val="00922534"/>
    <w:rsid w:val="00922572"/>
    <w:rsid w:val="009225B6"/>
    <w:rsid w:val="0092269D"/>
    <w:rsid w:val="0092286C"/>
    <w:rsid w:val="0092293C"/>
    <w:rsid w:val="00922BD0"/>
    <w:rsid w:val="00922C00"/>
    <w:rsid w:val="00922D46"/>
    <w:rsid w:val="00922D68"/>
    <w:rsid w:val="00922E33"/>
    <w:rsid w:val="00922E83"/>
    <w:rsid w:val="00923151"/>
    <w:rsid w:val="009231A0"/>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5FA"/>
    <w:rsid w:val="0092570C"/>
    <w:rsid w:val="00925836"/>
    <w:rsid w:val="009258E6"/>
    <w:rsid w:val="009259C0"/>
    <w:rsid w:val="009259FE"/>
    <w:rsid w:val="00925C9F"/>
    <w:rsid w:val="00925CE2"/>
    <w:rsid w:val="00925DA4"/>
    <w:rsid w:val="00925DD1"/>
    <w:rsid w:val="00925EFF"/>
    <w:rsid w:val="00926066"/>
    <w:rsid w:val="009260EC"/>
    <w:rsid w:val="00926264"/>
    <w:rsid w:val="00926297"/>
    <w:rsid w:val="00926595"/>
    <w:rsid w:val="009265CC"/>
    <w:rsid w:val="00926681"/>
    <w:rsid w:val="00926701"/>
    <w:rsid w:val="0092698B"/>
    <w:rsid w:val="009269B6"/>
    <w:rsid w:val="009269EB"/>
    <w:rsid w:val="00926C14"/>
    <w:rsid w:val="00926D81"/>
    <w:rsid w:val="00926E46"/>
    <w:rsid w:val="00926EBB"/>
    <w:rsid w:val="00926F0A"/>
    <w:rsid w:val="00926F83"/>
    <w:rsid w:val="00926F85"/>
    <w:rsid w:val="0092720B"/>
    <w:rsid w:val="00927211"/>
    <w:rsid w:val="0092733B"/>
    <w:rsid w:val="0092734F"/>
    <w:rsid w:val="009273D7"/>
    <w:rsid w:val="00927617"/>
    <w:rsid w:val="00927752"/>
    <w:rsid w:val="00927768"/>
    <w:rsid w:val="009277F6"/>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0E"/>
    <w:rsid w:val="00930DFB"/>
    <w:rsid w:val="00930E50"/>
    <w:rsid w:val="0093103D"/>
    <w:rsid w:val="009311E0"/>
    <w:rsid w:val="009312DB"/>
    <w:rsid w:val="009312EA"/>
    <w:rsid w:val="0093134B"/>
    <w:rsid w:val="0093135E"/>
    <w:rsid w:val="009313BB"/>
    <w:rsid w:val="00931536"/>
    <w:rsid w:val="009317DC"/>
    <w:rsid w:val="009318F3"/>
    <w:rsid w:val="0093195D"/>
    <w:rsid w:val="00931A43"/>
    <w:rsid w:val="00931B3D"/>
    <w:rsid w:val="00931E85"/>
    <w:rsid w:val="00932109"/>
    <w:rsid w:val="009321F1"/>
    <w:rsid w:val="009321FA"/>
    <w:rsid w:val="00932202"/>
    <w:rsid w:val="009322AC"/>
    <w:rsid w:val="009324AA"/>
    <w:rsid w:val="009324B1"/>
    <w:rsid w:val="009327B5"/>
    <w:rsid w:val="0093281B"/>
    <w:rsid w:val="009328A2"/>
    <w:rsid w:val="00932907"/>
    <w:rsid w:val="00932916"/>
    <w:rsid w:val="00932A16"/>
    <w:rsid w:val="00932A20"/>
    <w:rsid w:val="00932AD9"/>
    <w:rsid w:val="00932C3F"/>
    <w:rsid w:val="00932F56"/>
    <w:rsid w:val="00932FA5"/>
    <w:rsid w:val="00933008"/>
    <w:rsid w:val="0093307D"/>
    <w:rsid w:val="0093311E"/>
    <w:rsid w:val="009331C7"/>
    <w:rsid w:val="00933211"/>
    <w:rsid w:val="009335A0"/>
    <w:rsid w:val="009337EB"/>
    <w:rsid w:val="00933B1B"/>
    <w:rsid w:val="00933D61"/>
    <w:rsid w:val="00933DE4"/>
    <w:rsid w:val="00933DEB"/>
    <w:rsid w:val="00933E17"/>
    <w:rsid w:val="00933E25"/>
    <w:rsid w:val="00933F7F"/>
    <w:rsid w:val="00933FAB"/>
    <w:rsid w:val="00934085"/>
    <w:rsid w:val="009340DA"/>
    <w:rsid w:val="00934280"/>
    <w:rsid w:val="009343AB"/>
    <w:rsid w:val="009343B2"/>
    <w:rsid w:val="0093457F"/>
    <w:rsid w:val="00934753"/>
    <w:rsid w:val="009348A5"/>
    <w:rsid w:val="00934A84"/>
    <w:rsid w:val="00934AAA"/>
    <w:rsid w:val="00934B89"/>
    <w:rsid w:val="00934BDE"/>
    <w:rsid w:val="00934CF7"/>
    <w:rsid w:val="00934DBA"/>
    <w:rsid w:val="00934E24"/>
    <w:rsid w:val="00934FC1"/>
    <w:rsid w:val="00934FDB"/>
    <w:rsid w:val="009353F1"/>
    <w:rsid w:val="00935490"/>
    <w:rsid w:val="009354D1"/>
    <w:rsid w:val="00935521"/>
    <w:rsid w:val="0093556D"/>
    <w:rsid w:val="009355F0"/>
    <w:rsid w:val="0093581E"/>
    <w:rsid w:val="00935B19"/>
    <w:rsid w:val="00935B52"/>
    <w:rsid w:val="00935D87"/>
    <w:rsid w:val="00935E77"/>
    <w:rsid w:val="00935E8B"/>
    <w:rsid w:val="009360B8"/>
    <w:rsid w:val="009360D8"/>
    <w:rsid w:val="009363FF"/>
    <w:rsid w:val="00936514"/>
    <w:rsid w:val="00936599"/>
    <w:rsid w:val="00936730"/>
    <w:rsid w:val="009368EF"/>
    <w:rsid w:val="00936951"/>
    <w:rsid w:val="00936A90"/>
    <w:rsid w:val="00936AC4"/>
    <w:rsid w:val="00936C43"/>
    <w:rsid w:val="00936D86"/>
    <w:rsid w:val="00936DCE"/>
    <w:rsid w:val="00936EB3"/>
    <w:rsid w:val="009370A6"/>
    <w:rsid w:val="009371D1"/>
    <w:rsid w:val="009373D6"/>
    <w:rsid w:val="009373F9"/>
    <w:rsid w:val="0093752F"/>
    <w:rsid w:val="009375A1"/>
    <w:rsid w:val="0093773D"/>
    <w:rsid w:val="00937879"/>
    <w:rsid w:val="0093797E"/>
    <w:rsid w:val="00937A09"/>
    <w:rsid w:val="00937AC7"/>
    <w:rsid w:val="00937D15"/>
    <w:rsid w:val="00937DE5"/>
    <w:rsid w:val="00937EC4"/>
    <w:rsid w:val="00940063"/>
    <w:rsid w:val="00940398"/>
    <w:rsid w:val="009406E0"/>
    <w:rsid w:val="009406F4"/>
    <w:rsid w:val="00940732"/>
    <w:rsid w:val="00940799"/>
    <w:rsid w:val="00940A5D"/>
    <w:rsid w:val="00940AB7"/>
    <w:rsid w:val="00940BCB"/>
    <w:rsid w:val="00940BDB"/>
    <w:rsid w:val="00940D85"/>
    <w:rsid w:val="00940DC1"/>
    <w:rsid w:val="00940DF4"/>
    <w:rsid w:val="00940FB5"/>
    <w:rsid w:val="00941090"/>
    <w:rsid w:val="00941091"/>
    <w:rsid w:val="0094124C"/>
    <w:rsid w:val="009412CA"/>
    <w:rsid w:val="0094148B"/>
    <w:rsid w:val="009417B6"/>
    <w:rsid w:val="00941817"/>
    <w:rsid w:val="0094195E"/>
    <w:rsid w:val="00941A1C"/>
    <w:rsid w:val="00941B97"/>
    <w:rsid w:val="00941CDD"/>
    <w:rsid w:val="00941DA0"/>
    <w:rsid w:val="00941DA8"/>
    <w:rsid w:val="009420AB"/>
    <w:rsid w:val="0094212A"/>
    <w:rsid w:val="009422D6"/>
    <w:rsid w:val="009425EF"/>
    <w:rsid w:val="0094268A"/>
    <w:rsid w:val="00942743"/>
    <w:rsid w:val="0094297A"/>
    <w:rsid w:val="0094297E"/>
    <w:rsid w:val="00942983"/>
    <w:rsid w:val="009429FF"/>
    <w:rsid w:val="00942AE7"/>
    <w:rsid w:val="00942B3E"/>
    <w:rsid w:val="00942BB8"/>
    <w:rsid w:val="00942BCC"/>
    <w:rsid w:val="00943108"/>
    <w:rsid w:val="009431C3"/>
    <w:rsid w:val="009431CF"/>
    <w:rsid w:val="009431DA"/>
    <w:rsid w:val="00943256"/>
    <w:rsid w:val="00943289"/>
    <w:rsid w:val="0094335F"/>
    <w:rsid w:val="00943AF3"/>
    <w:rsid w:val="00943B38"/>
    <w:rsid w:val="00943D09"/>
    <w:rsid w:val="00943D89"/>
    <w:rsid w:val="00943FA9"/>
    <w:rsid w:val="00944060"/>
    <w:rsid w:val="009441A3"/>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0AF"/>
    <w:rsid w:val="0094540F"/>
    <w:rsid w:val="00945915"/>
    <w:rsid w:val="00945A25"/>
    <w:rsid w:val="00945E11"/>
    <w:rsid w:val="00945E49"/>
    <w:rsid w:val="00945E73"/>
    <w:rsid w:val="009461C4"/>
    <w:rsid w:val="00946229"/>
    <w:rsid w:val="009462D8"/>
    <w:rsid w:val="00946388"/>
    <w:rsid w:val="00946394"/>
    <w:rsid w:val="009463A9"/>
    <w:rsid w:val="009466D0"/>
    <w:rsid w:val="00946A65"/>
    <w:rsid w:val="00946B49"/>
    <w:rsid w:val="00946C6F"/>
    <w:rsid w:val="00946CC9"/>
    <w:rsid w:val="00946D98"/>
    <w:rsid w:val="00946F94"/>
    <w:rsid w:val="00947140"/>
    <w:rsid w:val="009472D3"/>
    <w:rsid w:val="00947454"/>
    <w:rsid w:val="0094751D"/>
    <w:rsid w:val="009475CD"/>
    <w:rsid w:val="00947682"/>
    <w:rsid w:val="009477AA"/>
    <w:rsid w:val="00947882"/>
    <w:rsid w:val="0094795A"/>
    <w:rsid w:val="00947AD1"/>
    <w:rsid w:val="00947CA3"/>
    <w:rsid w:val="00947DF1"/>
    <w:rsid w:val="00947E2A"/>
    <w:rsid w:val="00950003"/>
    <w:rsid w:val="009502C3"/>
    <w:rsid w:val="00950501"/>
    <w:rsid w:val="0095057A"/>
    <w:rsid w:val="00950745"/>
    <w:rsid w:val="00950799"/>
    <w:rsid w:val="009507B5"/>
    <w:rsid w:val="009507F8"/>
    <w:rsid w:val="00950819"/>
    <w:rsid w:val="009508DA"/>
    <w:rsid w:val="0095092C"/>
    <w:rsid w:val="00950951"/>
    <w:rsid w:val="009509CB"/>
    <w:rsid w:val="009509D7"/>
    <w:rsid w:val="00950B09"/>
    <w:rsid w:val="00950B21"/>
    <w:rsid w:val="00950DD1"/>
    <w:rsid w:val="009510E3"/>
    <w:rsid w:val="00951103"/>
    <w:rsid w:val="00951417"/>
    <w:rsid w:val="0095154C"/>
    <w:rsid w:val="009515AB"/>
    <w:rsid w:val="009515C9"/>
    <w:rsid w:val="00951698"/>
    <w:rsid w:val="009517A9"/>
    <w:rsid w:val="00951892"/>
    <w:rsid w:val="009518BD"/>
    <w:rsid w:val="00951995"/>
    <w:rsid w:val="00951AFD"/>
    <w:rsid w:val="00951BC9"/>
    <w:rsid w:val="00951BD4"/>
    <w:rsid w:val="00951C7E"/>
    <w:rsid w:val="00951C89"/>
    <w:rsid w:val="00951CCA"/>
    <w:rsid w:val="00951CF6"/>
    <w:rsid w:val="00951E1C"/>
    <w:rsid w:val="00951F7E"/>
    <w:rsid w:val="00952238"/>
    <w:rsid w:val="0095225E"/>
    <w:rsid w:val="00952264"/>
    <w:rsid w:val="00952283"/>
    <w:rsid w:val="0095241B"/>
    <w:rsid w:val="009526C5"/>
    <w:rsid w:val="00952742"/>
    <w:rsid w:val="009527A4"/>
    <w:rsid w:val="00952921"/>
    <w:rsid w:val="00952999"/>
    <w:rsid w:val="00952ACA"/>
    <w:rsid w:val="00952C28"/>
    <w:rsid w:val="00952C34"/>
    <w:rsid w:val="00952D02"/>
    <w:rsid w:val="00952FFA"/>
    <w:rsid w:val="00953159"/>
    <w:rsid w:val="009531C2"/>
    <w:rsid w:val="009532CD"/>
    <w:rsid w:val="00953453"/>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EE6"/>
    <w:rsid w:val="00953F19"/>
    <w:rsid w:val="00953F2E"/>
    <w:rsid w:val="0095402A"/>
    <w:rsid w:val="00954398"/>
    <w:rsid w:val="009545B4"/>
    <w:rsid w:val="00954803"/>
    <w:rsid w:val="009548C3"/>
    <w:rsid w:val="00954B61"/>
    <w:rsid w:val="00954BC4"/>
    <w:rsid w:val="00954BC7"/>
    <w:rsid w:val="00954E04"/>
    <w:rsid w:val="00954FB7"/>
    <w:rsid w:val="0095506D"/>
    <w:rsid w:val="0095524E"/>
    <w:rsid w:val="009552AB"/>
    <w:rsid w:val="009555E2"/>
    <w:rsid w:val="00955643"/>
    <w:rsid w:val="00955696"/>
    <w:rsid w:val="009557DF"/>
    <w:rsid w:val="00955818"/>
    <w:rsid w:val="00955849"/>
    <w:rsid w:val="00955914"/>
    <w:rsid w:val="00955A2E"/>
    <w:rsid w:val="00955AA7"/>
    <w:rsid w:val="00955BDB"/>
    <w:rsid w:val="00955CA4"/>
    <w:rsid w:val="00955E35"/>
    <w:rsid w:val="009560A9"/>
    <w:rsid w:val="00956101"/>
    <w:rsid w:val="0095631B"/>
    <w:rsid w:val="00956361"/>
    <w:rsid w:val="00956537"/>
    <w:rsid w:val="009566DA"/>
    <w:rsid w:val="009569B6"/>
    <w:rsid w:val="00956AEE"/>
    <w:rsid w:val="00956BB2"/>
    <w:rsid w:val="00956C61"/>
    <w:rsid w:val="00956EBF"/>
    <w:rsid w:val="00956F8C"/>
    <w:rsid w:val="00956F90"/>
    <w:rsid w:val="00957060"/>
    <w:rsid w:val="009570EB"/>
    <w:rsid w:val="009570FC"/>
    <w:rsid w:val="009571BB"/>
    <w:rsid w:val="009573E6"/>
    <w:rsid w:val="00957487"/>
    <w:rsid w:val="009576A0"/>
    <w:rsid w:val="00957780"/>
    <w:rsid w:val="00957793"/>
    <w:rsid w:val="009577CB"/>
    <w:rsid w:val="009578E6"/>
    <w:rsid w:val="00957944"/>
    <w:rsid w:val="009579A0"/>
    <w:rsid w:val="00957D72"/>
    <w:rsid w:val="00957D9C"/>
    <w:rsid w:val="00960020"/>
    <w:rsid w:val="00960090"/>
    <w:rsid w:val="0096015F"/>
    <w:rsid w:val="00960166"/>
    <w:rsid w:val="0096023B"/>
    <w:rsid w:val="0096027B"/>
    <w:rsid w:val="00960346"/>
    <w:rsid w:val="00960353"/>
    <w:rsid w:val="009603AB"/>
    <w:rsid w:val="0096042B"/>
    <w:rsid w:val="009607AF"/>
    <w:rsid w:val="0096084F"/>
    <w:rsid w:val="0096086D"/>
    <w:rsid w:val="00960A88"/>
    <w:rsid w:val="00960C68"/>
    <w:rsid w:val="00960CB6"/>
    <w:rsid w:val="00960D27"/>
    <w:rsid w:val="00960E5A"/>
    <w:rsid w:val="00960E68"/>
    <w:rsid w:val="00960EBB"/>
    <w:rsid w:val="00960F74"/>
    <w:rsid w:val="00961023"/>
    <w:rsid w:val="009612F1"/>
    <w:rsid w:val="009613DF"/>
    <w:rsid w:val="00961478"/>
    <w:rsid w:val="009615C2"/>
    <w:rsid w:val="0096167A"/>
    <w:rsid w:val="009616FA"/>
    <w:rsid w:val="0096175A"/>
    <w:rsid w:val="009617AF"/>
    <w:rsid w:val="0096190F"/>
    <w:rsid w:val="00961933"/>
    <w:rsid w:val="00961B67"/>
    <w:rsid w:val="00961D0A"/>
    <w:rsid w:val="00961D17"/>
    <w:rsid w:val="00961D2D"/>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B"/>
    <w:rsid w:val="00962E7C"/>
    <w:rsid w:val="00962F82"/>
    <w:rsid w:val="00962FC3"/>
    <w:rsid w:val="00963173"/>
    <w:rsid w:val="009631B4"/>
    <w:rsid w:val="00963222"/>
    <w:rsid w:val="00963287"/>
    <w:rsid w:val="00963291"/>
    <w:rsid w:val="0096336E"/>
    <w:rsid w:val="0096337A"/>
    <w:rsid w:val="009633AD"/>
    <w:rsid w:val="0096371A"/>
    <w:rsid w:val="009637CD"/>
    <w:rsid w:val="009637DD"/>
    <w:rsid w:val="00963884"/>
    <w:rsid w:val="0096392B"/>
    <w:rsid w:val="00963969"/>
    <w:rsid w:val="0096397B"/>
    <w:rsid w:val="009639DE"/>
    <w:rsid w:val="00963A61"/>
    <w:rsid w:val="00963AEB"/>
    <w:rsid w:val="00963BC2"/>
    <w:rsid w:val="00963CAC"/>
    <w:rsid w:val="00963E21"/>
    <w:rsid w:val="00963F3B"/>
    <w:rsid w:val="009640A7"/>
    <w:rsid w:val="009640B8"/>
    <w:rsid w:val="009640C7"/>
    <w:rsid w:val="0096410C"/>
    <w:rsid w:val="00964111"/>
    <w:rsid w:val="009641C2"/>
    <w:rsid w:val="009642DE"/>
    <w:rsid w:val="00964365"/>
    <w:rsid w:val="0096446E"/>
    <w:rsid w:val="009644B5"/>
    <w:rsid w:val="0096471D"/>
    <w:rsid w:val="009648BF"/>
    <w:rsid w:val="009648EF"/>
    <w:rsid w:val="00964A1A"/>
    <w:rsid w:val="00964A6C"/>
    <w:rsid w:val="00964B17"/>
    <w:rsid w:val="00964C8E"/>
    <w:rsid w:val="00964CEF"/>
    <w:rsid w:val="00964E3C"/>
    <w:rsid w:val="00964E69"/>
    <w:rsid w:val="00964FFF"/>
    <w:rsid w:val="0096504D"/>
    <w:rsid w:val="00965091"/>
    <w:rsid w:val="009651DD"/>
    <w:rsid w:val="00965235"/>
    <w:rsid w:val="00965371"/>
    <w:rsid w:val="009653C7"/>
    <w:rsid w:val="009653D7"/>
    <w:rsid w:val="009654F0"/>
    <w:rsid w:val="009655A1"/>
    <w:rsid w:val="009655F0"/>
    <w:rsid w:val="009656BC"/>
    <w:rsid w:val="009656C7"/>
    <w:rsid w:val="0096573E"/>
    <w:rsid w:val="009659EA"/>
    <w:rsid w:val="00965C28"/>
    <w:rsid w:val="00965D8D"/>
    <w:rsid w:val="00965FA6"/>
    <w:rsid w:val="0096612D"/>
    <w:rsid w:val="00966261"/>
    <w:rsid w:val="0096637C"/>
    <w:rsid w:val="00966600"/>
    <w:rsid w:val="009666B7"/>
    <w:rsid w:val="0096673E"/>
    <w:rsid w:val="009668F0"/>
    <w:rsid w:val="0096691D"/>
    <w:rsid w:val="00966A62"/>
    <w:rsid w:val="00966BB2"/>
    <w:rsid w:val="00966C78"/>
    <w:rsid w:val="00966EB8"/>
    <w:rsid w:val="00966EC4"/>
    <w:rsid w:val="00966F05"/>
    <w:rsid w:val="00966F9C"/>
    <w:rsid w:val="00966FF5"/>
    <w:rsid w:val="00967056"/>
    <w:rsid w:val="00967095"/>
    <w:rsid w:val="00967282"/>
    <w:rsid w:val="009672A0"/>
    <w:rsid w:val="009672C4"/>
    <w:rsid w:val="00967481"/>
    <w:rsid w:val="0096748D"/>
    <w:rsid w:val="0096749F"/>
    <w:rsid w:val="009674BC"/>
    <w:rsid w:val="0096766C"/>
    <w:rsid w:val="00967782"/>
    <w:rsid w:val="009677E2"/>
    <w:rsid w:val="00967851"/>
    <w:rsid w:val="009678C2"/>
    <w:rsid w:val="009679B3"/>
    <w:rsid w:val="00967B93"/>
    <w:rsid w:val="00967BF1"/>
    <w:rsid w:val="00967C5B"/>
    <w:rsid w:val="00967C94"/>
    <w:rsid w:val="00967D2D"/>
    <w:rsid w:val="00967EAA"/>
    <w:rsid w:val="00967F51"/>
    <w:rsid w:val="009700B7"/>
    <w:rsid w:val="00970351"/>
    <w:rsid w:val="0097037C"/>
    <w:rsid w:val="00970387"/>
    <w:rsid w:val="0097048A"/>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55"/>
    <w:rsid w:val="00971B92"/>
    <w:rsid w:val="00971CE8"/>
    <w:rsid w:val="00971D7E"/>
    <w:rsid w:val="00971E51"/>
    <w:rsid w:val="00971EC5"/>
    <w:rsid w:val="00971F6B"/>
    <w:rsid w:val="00971FCC"/>
    <w:rsid w:val="0097201E"/>
    <w:rsid w:val="009721DF"/>
    <w:rsid w:val="00972278"/>
    <w:rsid w:val="00972470"/>
    <w:rsid w:val="009724EA"/>
    <w:rsid w:val="009725FC"/>
    <w:rsid w:val="0097280B"/>
    <w:rsid w:val="0097298A"/>
    <w:rsid w:val="00972A0B"/>
    <w:rsid w:val="00972AC0"/>
    <w:rsid w:val="00972BB7"/>
    <w:rsid w:val="00972C06"/>
    <w:rsid w:val="00972C90"/>
    <w:rsid w:val="00972E36"/>
    <w:rsid w:val="00972E86"/>
    <w:rsid w:val="00972F4C"/>
    <w:rsid w:val="00972FEB"/>
    <w:rsid w:val="009730BF"/>
    <w:rsid w:val="00973257"/>
    <w:rsid w:val="00973302"/>
    <w:rsid w:val="00973304"/>
    <w:rsid w:val="00973392"/>
    <w:rsid w:val="009733EE"/>
    <w:rsid w:val="00973401"/>
    <w:rsid w:val="00973415"/>
    <w:rsid w:val="0097383E"/>
    <w:rsid w:val="009738E5"/>
    <w:rsid w:val="009739F8"/>
    <w:rsid w:val="00973B3A"/>
    <w:rsid w:val="00973E10"/>
    <w:rsid w:val="00973E47"/>
    <w:rsid w:val="00973EE6"/>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C38"/>
    <w:rsid w:val="00974D2A"/>
    <w:rsid w:val="00974D5D"/>
    <w:rsid w:val="00974D5F"/>
    <w:rsid w:val="00974EBD"/>
    <w:rsid w:val="00975055"/>
    <w:rsid w:val="00975121"/>
    <w:rsid w:val="009751BA"/>
    <w:rsid w:val="009752DF"/>
    <w:rsid w:val="00975319"/>
    <w:rsid w:val="0097549C"/>
    <w:rsid w:val="009755BB"/>
    <w:rsid w:val="0097564D"/>
    <w:rsid w:val="0097569A"/>
    <w:rsid w:val="009756D0"/>
    <w:rsid w:val="0097570F"/>
    <w:rsid w:val="00975859"/>
    <w:rsid w:val="00975BCA"/>
    <w:rsid w:val="00975BE4"/>
    <w:rsid w:val="00975D59"/>
    <w:rsid w:val="00975E36"/>
    <w:rsid w:val="00975F1B"/>
    <w:rsid w:val="0097604D"/>
    <w:rsid w:val="0097616B"/>
    <w:rsid w:val="009762AB"/>
    <w:rsid w:val="0097647C"/>
    <w:rsid w:val="009764DA"/>
    <w:rsid w:val="009765AC"/>
    <w:rsid w:val="009766FC"/>
    <w:rsid w:val="009767DE"/>
    <w:rsid w:val="00976BB8"/>
    <w:rsid w:val="00976D63"/>
    <w:rsid w:val="00976EDA"/>
    <w:rsid w:val="00977214"/>
    <w:rsid w:val="0097722E"/>
    <w:rsid w:val="0097727E"/>
    <w:rsid w:val="009773A0"/>
    <w:rsid w:val="009773AF"/>
    <w:rsid w:val="00977520"/>
    <w:rsid w:val="00977528"/>
    <w:rsid w:val="009775C2"/>
    <w:rsid w:val="0097779C"/>
    <w:rsid w:val="00977852"/>
    <w:rsid w:val="009778AB"/>
    <w:rsid w:val="00977984"/>
    <w:rsid w:val="00977A05"/>
    <w:rsid w:val="00977DB3"/>
    <w:rsid w:val="00977ECC"/>
    <w:rsid w:val="00977FF6"/>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DBC"/>
    <w:rsid w:val="00980EA5"/>
    <w:rsid w:val="00980F14"/>
    <w:rsid w:val="00980FDA"/>
    <w:rsid w:val="0098101E"/>
    <w:rsid w:val="009810EA"/>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1D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960"/>
    <w:rsid w:val="00983A9F"/>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52E"/>
    <w:rsid w:val="009855DC"/>
    <w:rsid w:val="009855F6"/>
    <w:rsid w:val="009858C0"/>
    <w:rsid w:val="00985CA4"/>
    <w:rsid w:val="00985CCE"/>
    <w:rsid w:val="0098601C"/>
    <w:rsid w:val="0098602D"/>
    <w:rsid w:val="00986172"/>
    <w:rsid w:val="00986471"/>
    <w:rsid w:val="009864C7"/>
    <w:rsid w:val="0098666F"/>
    <w:rsid w:val="00986764"/>
    <w:rsid w:val="00986956"/>
    <w:rsid w:val="00986978"/>
    <w:rsid w:val="009869AB"/>
    <w:rsid w:val="00986A83"/>
    <w:rsid w:val="00986B09"/>
    <w:rsid w:val="00986B3D"/>
    <w:rsid w:val="00986EFD"/>
    <w:rsid w:val="00987005"/>
    <w:rsid w:val="00987282"/>
    <w:rsid w:val="009873F5"/>
    <w:rsid w:val="009875BB"/>
    <w:rsid w:val="009876A0"/>
    <w:rsid w:val="00987847"/>
    <w:rsid w:val="009878DA"/>
    <w:rsid w:val="009879B5"/>
    <w:rsid w:val="009879F3"/>
    <w:rsid w:val="009879F4"/>
    <w:rsid w:val="00987B12"/>
    <w:rsid w:val="00987C37"/>
    <w:rsid w:val="00987D27"/>
    <w:rsid w:val="00987F29"/>
    <w:rsid w:val="00987F73"/>
    <w:rsid w:val="009900A4"/>
    <w:rsid w:val="009900DF"/>
    <w:rsid w:val="009901CF"/>
    <w:rsid w:val="00990238"/>
    <w:rsid w:val="0099039B"/>
    <w:rsid w:val="009904A6"/>
    <w:rsid w:val="0099052C"/>
    <w:rsid w:val="009906BA"/>
    <w:rsid w:val="0099070D"/>
    <w:rsid w:val="0099085D"/>
    <w:rsid w:val="009908F2"/>
    <w:rsid w:val="009909D2"/>
    <w:rsid w:val="00990A5E"/>
    <w:rsid w:val="00990AAD"/>
    <w:rsid w:val="00990ABB"/>
    <w:rsid w:val="00990C58"/>
    <w:rsid w:val="00990CE9"/>
    <w:rsid w:val="00990D95"/>
    <w:rsid w:val="00990D9B"/>
    <w:rsid w:val="00990E55"/>
    <w:rsid w:val="00990F0B"/>
    <w:rsid w:val="009911E9"/>
    <w:rsid w:val="00991277"/>
    <w:rsid w:val="0099147C"/>
    <w:rsid w:val="00991611"/>
    <w:rsid w:val="009916B2"/>
    <w:rsid w:val="0099175E"/>
    <w:rsid w:val="009917F3"/>
    <w:rsid w:val="0099185C"/>
    <w:rsid w:val="00991A38"/>
    <w:rsid w:val="00991ACF"/>
    <w:rsid w:val="00991D54"/>
    <w:rsid w:val="00991DB3"/>
    <w:rsid w:val="00991ECE"/>
    <w:rsid w:val="00991F39"/>
    <w:rsid w:val="00992159"/>
    <w:rsid w:val="0099255C"/>
    <w:rsid w:val="009925AF"/>
    <w:rsid w:val="009925DD"/>
    <w:rsid w:val="00992624"/>
    <w:rsid w:val="0099264B"/>
    <w:rsid w:val="009927C4"/>
    <w:rsid w:val="00992858"/>
    <w:rsid w:val="00992A61"/>
    <w:rsid w:val="00992B42"/>
    <w:rsid w:val="00992B6E"/>
    <w:rsid w:val="00992C2F"/>
    <w:rsid w:val="00992D1C"/>
    <w:rsid w:val="00992E20"/>
    <w:rsid w:val="00992E98"/>
    <w:rsid w:val="009930C0"/>
    <w:rsid w:val="009931C3"/>
    <w:rsid w:val="0099324C"/>
    <w:rsid w:val="00993266"/>
    <w:rsid w:val="009933BE"/>
    <w:rsid w:val="00993517"/>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238"/>
    <w:rsid w:val="0099449D"/>
    <w:rsid w:val="00994546"/>
    <w:rsid w:val="00994A6F"/>
    <w:rsid w:val="00994BD1"/>
    <w:rsid w:val="00994CC8"/>
    <w:rsid w:val="00994D03"/>
    <w:rsid w:val="00994F40"/>
    <w:rsid w:val="00994FC6"/>
    <w:rsid w:val="00994FD4"/>
    <w:rsid w:val="00995263"/>
    <w:rsid w:val="009952F6"/>
    <w:rsid w:val="00995360"/>
    <w:rsid w:val="009954AD"/>
    <w:rsid w:val="0099567F"/>
    <w:rsid w:val="009956EB"/>
    <w:rsid w:val="009956EF"/>
    <w:rsid w:val="0099581A"/>
    <w:rsid w:val="009959AC"/>
    <w:rsid w:val="00995AC7"/>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20A"/>
    <w:rsid w:val="0099731A"/>
    <w:rsid w:val="00997327"/>
    <w:rsid w:val="00997341"/>
    <w:rsid w:val="00997417"/>
    <w:rsid w:val="0099742C"/>
    <w:rsid w:val="00997877"/>
    <w:rsid w:val="009979D6"/>
    <w:rsid w:val="00997A6C"/>
    <w:rsid w:val="00997B89"/>
    <w:rsid w:val="00997CA3"/>
    <w:rsid w:val="00997CFD"/>
    <w:rsid w:val="00997E7A"/>
    <w:rsid w:val="00997ED1"/>
    <w:rsid w:val="009A00BE"/>
    <w:rsid w:val="009A0212"/>
    <w:rsid w:val="009A02E1"/>
    <w:rsid w:val="009A031F"/>
    <w:rsid w:val="009A0341"/>
    <w:rsid w:val="009A041C"/>
    <w:rsid w:val="009A0508"/>
    <w:rsid w:val="009A06EB"/>
    <w:rsid w:val="009A07ED"/>
    <w:rsid w:val="009A0DB8"/>
    <w:rsid w:val="009A0E7A"/>
    <w:rsid w:val="009A0FE2"/>
    <w:rsid w:val="009A10A9"/>
    <w:rsid w:val="009A12D1"/>
    <w:rsid w:val="009A12F2"/>
    <w:rsid w:val="009A13AF"/>
    <w:rsid w:val="009A15B6"/>
    <w:rsid w:val="009A1616"/>
    <w:rsid w:val="009A168E"/>
    <w:rsid w:val="009A181B"/>
    <w:rsid w:val="009A1B46"/>
    <w:rsid w:val="009A1B49"/>
    <w:rsid w:val="009A1B90"/>
    <w:rsid w:val="009A1B96"/>
    <w:rsid w:val="009A1C7E"/>
    <w:rsid w:val="009A1D06"/>
    <w:rsid w:val="009A1D58"/>
    <w:rsid w:val="009A1D7F"/>
    <w:rsid w:val="009A1DAF"/>
    <w:rsid w:val="009A1E27"/>
    <w:rsid w:val="009A1E77"/>
    <w:rsid w:val="009A202C"/>
    <w:rsid w:val="009A20F1"/>
    <w:rsid w:val="009A2180"/>
    <w:rsid w:val="009A2250"/>
    <w:rsid w:val="009A2255"/>
    <w:rsid w:val="009A225A"/>
    <w:rsid w:val="009A231F"/>
    <w:rsid w:val="009A246A"/>
    <w:rsid w:val="009A2913"/>
    <w:rsid w:val="009A2976"/>
    <w:rsid w:val="009A2A44"/>
    <w:rsid w:val="009A2CDE"/>
    <w:rsid w:val="009A2E35"/>
    <w:rsid w:val="009A2EAE"/>
    <w:rsid w:val="009A30D3"/>
    <w:rsid w:val="009A3149"/>
    <w:rsid w:val="009A3183"/>
    <w:rsid w:val="009A31CF"/>
    <w:rsid w:val="009A3279"/>
    <w:rsid w:val="009A3385"/>
    <w:rsid w:val="009A33B7"/>
    <w:rsid w:val="009A33F1"/>
    <w:rsid w:val="009A341F"/>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4DE6"/>
    <w:rsid w:val="009A5074"/>
    <w:rsid w:val="009A516A"/>
    <w:rsid w:val="009A528E"/>
    <w:rsid w:val="009A5389"/>
    <w:rsid w:val="009A542D"/>
    <w:rsid w:val="009A575B"/>
    <w:rsid w:val="009A58D2"/>
    <w:rsid w:val="009A5BA0"/>
    <w:rsid w:val="009A5C96"/>
    <w:rsid w:val="009A6073"/>
    <w:rsid w:val="009A6127"/>
    <w:rsid w:val="009A6145"/>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300"/>
    <w:rsid w:val="009A74E9"/>
    <w:rsid w:val="009A76B3"/>
    <w:rsid w:val="009A775E"/>
    <w:rsid w:val="009A78D1"/>
    <w:rsid w:val="009A7AC1"/>
    <w:rsid w:val="009A7B4F"/>
    <w:rsid w:val="009A7B71"/>
    <w:rsid w:val="009A7B82"/>
    <w:rsid w:val="009A7B91"/>
    <w:rsid w:val="009A7CC6"/>
    <w:rsid w:val="009A7CF6"/>
    <w:rsid w:val="009A7D6E"/>
    <w:rsid w:val="009A7E9C"/>
    <w:rsid w:val="009A7EE7"/>
    <w:rsid w:val="009B003C"/>
    <w:rsid w:val="009B0097"/>
    <w:rsid w:val="009B0542"/>
    <w:rsid w:val="009B0828"/>
    <w:rsid w:val="009B090F"/>
    <w:rsid w:val="009B0A06"/>
    <w:rsid w:val="009B0C68"/>
    <w:rsid w:val="009B0DA0"/>
    <w:rsid w:val="009B0DD2"/>
    <w:rsid w:val="009B0E02"/>
    <w:rsid w:val="009B0F2E"/>
    <w:rsid w:val="009B13A1"/>
    <w:rsid w:val="009B1513"/>
    <w:rsid w:val="009B1677"/>
    <w:rsid w:val="009B18EE"/>
    <w:rsid w:val="009B1A01"/>
    <w:rsid w:val="009B1AF7"/>
    <w:rsid w:val="009B1C43"/>
    <w:rsid w:val="009B1FA9"/>
    <w:rsid w:val="009B1FEE"/>
    <w:rsid w:val="009B201A"/>
    <w:rsid w:val="009B2058"/>
    <w:rsid w:val="009B2092"/>
    <w:rsid w:val="009B220F"/>
    <w:rsid w:val="009B22A1"/>
    <w:rsid w:val="009B2384"/>
    <w:rsid w:val="009B243F"/>
    <w:rsid w:val="009B245E"/>
    <w:rsid w:val="009B24E9"/>
    <w:rsid w:val="009B2532"/>
    <w:rsid w:val="009B257F"/>
    <w:rsid w:val="009B2655"/>
    <w:rsid w:val="009B29D6"/>
    <w:rsid w:val="009B2A41"/>
    <w:rsid w:val="009B2C1A"/>
    <w:rsid w:val="009B3034"/>
    <w:rsid w:val="009B306B"/>
    <w:rsid w:val="009B30C9"/>
    <w:rsid w:val="009B3221"/>
    <w:rsid w:val="009B346F"/>
    <w:rsid w:val="009B3608"/>
    <w:rsid w:val="009B364E"/>
    <w:rsid w:val="009B3745"/>
    <w:rsid w:val="009B3770"/>
    <w:rsid w:val="009B377F"/>
    <w:rsid w:val="009B3802"/>
    <w:rsid w:val="009B380F"/>
    <w:rsid w:val="009B38B6"/>
    <w:rsid w:val="009B3A8F"/>
    <w:rsid w:val="009B3AC1"/>
    <w:rsid w:val="009B3BF3"/>
    <w:rsid w:val="009B3BF5"/>
    <w:rsid w:val="009B3C79"/>
    <w:rsid w:val="009B3D0C"/>
    <w:rsid w:val="009B41C6"/>
    <w:rsid w:val="009B42DA"/>
    <w:rsid w:val="009B46DE"/>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3EC"/>
    <w:rsid w:val="009B750D"/>
    <w:rsid w:val="009B79C4"/>
    <w:rsid w:val="009B79D6"/>
    <w:rsid w:val="009B7B2D"/>
    <w:rsid w:val="009B7BB7"/>
    <w:rsid w:val="009B7BF0"/>
    <w:rsid w:val="009B7FFA"/>
    <w:rsid w:val="009C00EF"/>
    <w:rsid w:val="009C01F7"/>
    <w:rsid w:val="009C0396"/>
    <w:rsid w:val="009C047A"/>
    <w:rsid w:val="009C0692"/>
    <w:rsid w:val="009C06D1"/>
    <w:rsid w:val="009C099E"/>
    <w:rsid w:val="009C09C0"/>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C44"/>
    <w:rsid w:val="009C1D4B"/>
    <w:rsid w:val="009C1E0C"/>
    <w:rsid w:val="009C209B"/>
    <w:rsid w:val="009C20D3"/>
    <w:rsid w:val="009C2131"/>
    <w:rsid w:val="009C2215"/>
    <w:rsid w:val="009C2324"/>
    <w:rsid w:val="009C2358"/>
    <w:rsid w:val="009C23FA"/>
    <w:rsid w:val="009C25FA"/>
    <w:rsid w:val="009C2610"/>
    <w:rsid w:val="009C281C"/>
    <w:rsid w:val="009C2846"/>
    <w:rsid w:val="009C2B64"/>
    <w:rsid w:val="009C2F97"/>
    <w:rsid w:val="009C3027"/>
    <w:rsid w:val="009C307E"/>
    <w:rsid w:val="009C30BF"/>
    <w:rsid w:val="009C3156"/>
    <w:rsid w:val="009C319F"/>
    <w:rsid w:val="009C31C9"/>
    <w:rsid w:val="009C3289"/>
    <w:rsid w:val="009C341B"/>
    <w:rsid w:val="009C34D6"/>
    <w:rsid w:val="009C357C"/>
    <w:rsid w:val="009C35F0"/>
    <w:rsid w:val="009C3602"/>
    <w:rsid w:val="009C36A4"/>
    <w:rsid w:val="009C36D2"/>
    <w:rsid w:val="009C36F7"/>
    <w:rsid w:val="009C37FE"/>
    <w:rsid w:val="009C387F"/>
    <w:rsid w:val="009C39CD"/>
    <w:rsid w:val="009C3C97"/>
    <w:rsid w:val="009C3D16"/>
    <w:rsid w:val="009C3D7E"/>
    <w:rsid w:val="009C3D88"/>
    <w:rsid w:val="009C3DE3"/>
    <w:rsid w:val="009C3F40"/>
    <w:rsid w:val="009C3FF0"/>
    <w:rsid w:val="009C4074"/>
    <w:rsid w:val="009C409E"/>
    <w:rsid w:val="009C4365"/>
    <w:rsid w:val="009C43EA"/>
    <w:rsid w:val="009C43EB"/>
    <w:rsid w:val="009C4405"/>
    <w:rsid w:val="009C460F"/>
    <w:rsid w:val="009C46A2"/>
    <w:rsid w:val="009C47D1"/>
    <w:rsid w:val="009C48F6"/>
    <w:rsid w:val="009C4C3E"/>
    <w:rsid w:val="009C4D10"/>
    <w:rsid w:val="009C4D9A"/>
    <w:rsid w:val="009C5078"/>
    <w:rsid w:val="009C5129"/>
    <w:rsid w:val="009C520B"/>
    <w:rsid w:val="009C523E"/>
    <w:rsid w:val="009C5430"/>
    <w:rsid w:val="009C56B8"/>
    <w:rsid w:val="009C56BA"/>
    <w:rsid w:val="009C5703"/>
    <w:rsid w:val="009C5785"/>
    <w:rsid w:val="009C5793"/>
    <w:rsid w:val="009C5874"/>
    <w:rsid w:val="009C5A0F"/>
    <w:rsid w:val="009C5B1D"/>
    <w:rsid w:val="009C5BAB"/>
    <w:rsid w:val="009C5BF9"/>
    <w:rsid w:val="009C5F9A"/>
    <w:rsid w:val="009C5FBB"/>
    <w:rsid w:val="009C60AC"/>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45E"/>
    <w:rsid w:val="009C7590"/>
    <w:rsid w:val="009C75A0"/>
    <w:rsid w:val="009C774C"/>
    <w:rsid w:val="009C7887"/>
    <w:rsid w:val="009C7B7A"/>
    <w:rsid w:val="009C7D2F"/>
    <w:rsid w:val="009C7D52"/>
    <w:rsid w:val="009C7E18"/>
    <w:rsid w:val="009C7F47"/>
    <w:rsid w:val="009D0155"/>
    <w:rsid w:val="009D0277"/>
    <w:rsid w:val="009D0361"/>
    <w:rsid w:val="009D0374"/>
    <w:rsid w:val="009D05D5"/>
    <w:rsid w:val="009D06AE"/>
    <w:rsid w:val="009D0720"/>
    <w:rsid w:val="009D079F"/>
    <w:rsid w:val="009D0814"/>
    <w:rsid w:val="009D0888"/>
    <w:rsid w:val="009D0897"/>
    <w:rsid w:val="009D08C6"/>
    <w:rsid w:val="009D0908"/>
    <w:rsid w:val="009D099A"/>
    <w:rsid w:val="009D0DAE"/>
    <w:rsid w:val="009D0E81"/>
    <w:rsid w:val="009D0EAC"/>
    <w:rsid w:val="009D0EF0"/>
    <w:rsid w:val="009D105C"/>
    <w:rsid w:val="009D10A6"/>
    <w:rsid w:val="009D10D5"/>
    <w:rsid w:val="009D1205"/>
    <w:rsid w:val="009D1325"/>
    <w:rsid w:val="009D134C"/>
    <w:rsid w:val="009D13B1"/>
    <w:rsid w:val="009D1596"/>
    <w:rsid w:val="009D15DF"/>
    <w:rsid w:val="009D15E0"/>
    <w:rsid w:val="009D1601"/>
    <w:rsid w:val="009D1652"/>
    <w:rsid w:val="009D16A7"/>
    <w:rsid w:val="009D1781"/>
    <w:rsid w:val="009D1808"/>
    <w:rsid w:val="009D188E"/>
    <w:rsid w:val="009D1A5C"/>
    <w:rsid w:val="009D1B5A"/>
    <w:rsid w:val="009D1D5D"/>
    <w:rsid w:val="009D2118"/>
    <w:rsid w:val="009D214A"/>
    <w:rsid w:val="009D2246"/>
    <w:rsid w:val="009D22EA"/>
    <w:rsid w:val="009D23E4"/>
    <w:rsid w:val="009D23E5"/>
    <w:rsid w:val="009D248E"/>
    <w:rsid w:val="009D261F"/>
    <w:rsid w:val="009D2745"/>
    <w:rsid w:val="009D2752"/>
    <w:rsid w:val="009D288A"/>
    <w:rsid w:val="009D28C6"/>
    <w:rsid w:val="009D290A"/>
    <w:rsid w:val="009D2A05"/>
    <w:rsid w:val="009D2A59"/>
    <w:rsid w:val="009D2C43"/>
    <w:rsid w:val="009D2C4B"/>
    <w:rsid w:val="009D2CD5"/>
    <w:rsid w:val="009D2D28"/>
    <w:rsid w:val="009D2E9A"/>
    <w:rsid w:val="009D2EDD"/>
    <w:rsid w:val="009D2F6F"/>
    <w:rsid w:val="009D321B"/>
    <w:rsid w:val="009D3326"/>
    <w:rsid w:val="009D338F"/>
    <w:rsid w:val="009D36B6"/>
    <w:rsid w:val="009D38AF"/>
    <w:rsid w:val="009D3911"/>
    <w:rsid w:val="009D3AAC"/>
    <w:rsid w:val="009D3CC0"/>
    <w:rsid w:val="009D3CEB"/>
    <w:rsid w:val="009D3D45"/>
    <w:rsid w:val="009D3D93"/>
    <w:rsid w:val="009D3DFE"/>
    <w:rsid w:val="009D3E34"/>
    <w:rsid w:val="009D41B6"/>
    <w:rsid w:val="009D422C"/>
    <w:rsid w:val="009D4303"/>
    <w:rsid w:val="009D4367"/>
    <w:rsid w:val="009D44AE"/>
    <w:rsid w:val="009D478C"/>
    <w:rsid w:val="009D48D7"/>
    <w:rsid w:val="009D49A4"/>
    <w:rsid w:val="009D49A8"/>
    <w:rsid w:val="009D4A8E"/>
    <w:rsid w:val="009D4D03"/>
    <w:rsid w:val="009D4D1D"/>
    <w:rsid w:val="009D4DA3"/>
    <w:rsid w:val="009D507F"/>
    <w:rsid w:val="009D50DD"/>
    <w:rsid w:val="009D5199"/>
    <w:rsid w:val="009D5564"/>
    <w:rsid w:val="009D55B7"/>
    <w:rsid w:val="009D5747"/>
    <w:rsid w:val="009D57AD"/>
    <w:rsid w:val="009D5918"/>
    <w:rsid w:val="009D59D3"/>
    <w:rsid w:val="009D5DC2"/>
    <w:rsid w:val="009D5DFA"/>
    <w:rsid w:val="009D5FA2"/>
    <w:rsid w:val="009D610C"/>
    <w:rsid w:val="009D628F"/>
    <w:rsid w:val="009D62E7"/>
    <w:rsid w:val="009D63EF"/>
    <w:rsid w:val="009D65A6"/>
    <w:rsid w:val="009D66CA"/>
    <w:rsid w:val="009D6774"/>
    <w:rsid w:val="009D6940"/>
    <w:rsid w:val="009D69A8"/>
    <w:rsid w:val="009D69F6"/>
    <w:rsid w:val="009D7046"/>
    <w:rsid w:val="009D70A1"/>
    <w:rsid w:val="009D70E6"/>
    <w:rsid w:val="009D71BF"/>
    <w:rsid w:val="009D7341"/>
    <w:rsid w:val="009D75A4"/>
    <w:rsid w:val="009D75AC"/>
    <w:rsid w:val="009D7649"/>
    <w:rsid w:val="009D76D2"/>
    <w:rsid w:val="009D79D6"/>
    <w:rsid w:val="009D7B18"/>
    <w:rsid w:val="009D7DA3"/>
    <w:rsid w:val="009D7DD3"/>
    <w:rsid w:val="009D7E8E"/>
    <w:rsid w:val="009D7EAD"/>
    <w:rsid w:val="009E0029"/>
    <w:rsid w:val="009E00AA"/>
    <w:rsid w:val="009E02E0"/>
    <w:rsid w:val="009E03B4"/>
    <w:rsid w:val="009E0429"/>
    <w:rsid w:val="009E0487"/>
    <w:rsid w:val="009E0501"/>
    <w:rsid w:val="009E054B"/>
    <w:rsid w:val="009E0552"/>
    <w:rsid w:val="009E065C"/>
    <w:rsid w:val="009E0661"/>
    <w:rsid w:val="009E0711"/>
    <w:rsid w:val="009E0782"/>
    <w:rsid w:val="009E07D7"/>
    <w:rsid w:val="009E0AF6"/>
    <w:rsid w:val="009E0B91"/>
    <w:rsid w:val="009E0C29"/>
    <w:rsid w:val="009E1066"/>
    <w:rsid w:val="009E1125"/>
    <w:rsid w:val="009E11A9"/>
    <w:rsid w:val="009E12D1"/>
    <w:rsid w:val="009E13AF"/>
    <w:rsid w:val="009E141F"/>
    <w:rsid w:val="009E147D"/>
    <w:rsid w:val="009E176B"/>
    <w:rsid w:val="009E17AB"/>
    <w:rsid w:val="009E1841"/>
    <w:rsid w:val="009E18B5"/>
    <w:rsid w:val="009E1926"/>
    <w:rsid w:val="009E1A33"/>
    <w:rsid w:val="009E1A74"/>
    <w:rsid w:val="009E1BE8"/>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96A"/>
    <w:rsid w:val="009E2A62"/>
    <w:rsid w:val="009E2A89"/>
    <w:rsid w:val="009E2BF7"/>
    <w:rsid w:val="009E2DB3"/>
    <w:rsid w:val="009E2E95"/>
    <w:rsid w:val="009E2EED"/>
    <w:rsid w:val="009E2F97"/>
    <w:rsid w:val="009E30E4"/>
    <w:rsid w:val="009E3231"/>
    <w:rsid w:val="009E3235"/>
    <w:rsid w:val="009E35BC"/>
    <w:rsid w:val="009E361F"/>
    <w:rsid w:val="009E3790"/>
    <w:rsid w:val="009E37FC"/>
    <w:rsid w:val="009E3908"/>
    <w:rsid w:val="009E3C2A"/>
    <w:rsid w:val="009E3D36"/>
    <w:rsid w:val="009E3D96"/>
    <w:rsid w:val="009E3E78"/>
    <w:rsid w:val="009E3E9B"/>
    <w:rsid w:val="009E3F0B"/>
    <w:rsid w:val="009E3F23"/>
    <w:rsid w:val="009E4071"/>
    <w:rsid w:val="009E41B0"/>
    <w:rsid w:val="009E4386"/>
    <w:rsid w:val="009E4399"/>
    <w:rsid w:val="009E44FE"/>
    <w:rsid w:val="009E4550"/>
    <w:rsid w:val="009E457F"/>
    <w:rsid w:val="009E4760"/>
    <w:rsid w:val="009E47B9"/>
    <w:rsid w:val="009E4935"/>
    <w:rsid w:val="009E498C"/>
    <w:rsid w:val="009E4A84"/>
    <w:rsid w:val="009E4BC3"/>
    <w:rsid w:val="009E5042"/>
    <w:rsid w:val="009E535A"/>
    <w:rsid w:val="009E53AA"/>
    <w:rsid w:val="009E53D6"/>
    <w:rsid w:val="009E5407"/>
    <w:rsid w:val="009E548C"/>
    <w:rsid w:val="009E5510"/>
    <w:rsid w:val="009E55D4"/>
    <w:rsid w:val="009E561A"/>
    <w:rsid w:val="009E5638"/>
    <w:rsid w:val="009E564C"/>
    <w:rsid w:val="009E5656"/>
    <w:rsid w:val="009E5817"/>
    <w:rsid w:val="009E5881"/>
    <w:rsid w:val="009E59F9"/>
    <w:rsid w:val="009E5AB4"/>
    <w:rsid w:val="009E5D8F"/>
    <w:rsid w:val="009E5DDE"/>
    <w:rsid w:val="009E6022"/>
    <w:rsid w:val="009E605E"/>
    <w:rsid w:val="009E61F2"/>
    <w:rsid w:val="009E6262"/>
    <w:rsid w:val="009E629E"/>
    <w:rsid w:val="009E641D"/>
    <w:rsid w:val="009E64A5"/>
    <w:rsid w:val="009E64C2"/>
    <w:rsid w:val="009E65B1"/>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7D5"/>
    <w:rsid w:val="009E78CD"/>
    <w:rsid w:val="009E794E"/>
    <w:rsid w:val="009E798E"/>
    <w:rsid w:val="009E7B78"/>
    <w:rsid w:val="009E7B94"/>
    <w:rsid w:val="009E7BE3"/>
    <w:rsid w:val="009E7D30"/>
    <w:rsid w:val="009E7F5E"/>
    <w:rsid w:val="009F0001"/>
    <w:rsid w:val="009F01B4"/>
    <w:rsid w:val="009F03C2"/>
    <w:rsid w:val="009F06F6"/>
    <w:rsid w:val="009F076C"/>
    <w:rsid w:val="009F0A5E"/>
    <w:rsid w:val="009F0B8E"/>
    <w:rsid w:val="009F0BCA"/>
    <w:rsid w:val="009F0C38"/>
    <w:rsid w:val="009F0C39"/>
    <w:rsid w:val="009F0CD1"/>
    <w:rsid w:val="009F0F82"/>
    <w:rsid w:val="009F1033"/>
    <w:rsid w:val="009F112F"/>
    <w:rsid w:val="009F1173"/>
    <w:rsid w:val="009F128D"/>
    <w:rsid w:val="009F1337"/>
    <w:rsid w:val="009F1544"/>
    <w:rsid w:val="009F1578"/>
    <w:rsid w:val="009F15E2"/>
    <w:rsid w:val="009F163C"/>
    <w:rsid w:val="009F16A0"/>
    <w:rsid w:val="009F187B"/>
    <w:rsid w:val="009F1933"/>
    <w:rsid w:val="009F194D"/>
    <w:rsid w:val="009F1DFD"/>
    <w:rsid w:val="009F22CF"/>
    <w:rsid w:val="009F2872"/>
    <w:rsid w:val="009F28E4"/>
    <w:rsid w:val="009F29A1"/>
    <w:rsid w:val="009F2C55"/>
    <w:rsid w:val="009F2D9C"/>
    <w:rsid w:val="009F2E7E"/>
    <w:rsid w:val="009F3554"/>
    <w:rsid w:val="009F3569"/>
    <w:rsid w:val="009F368F"/>
    <w:rsid w:val="009F393B"/>
    <w:rsid w:val="009F3A4B"/>
    <w:rsid w:val="009F3ABE"/>
    <w:rsid w:val="009F3BC1"/>
    <w:rsid w:val="009F3C9A"/>
    <w:rsid w:val="009F3CD8"/>
    <w:rsid w:val="009F3E80"/>
    <w:rsid w:val="009F3EF2"/>
    <w:rsid w:val="009F3F35"/>
    <w:rsid w:val="009F402D"/>
    <w:rsid w:val="009F416E"/>
    <w:rsid w:val="009F41E1"/>
    <w:rsid w:val="009F426F"/>
    <w:rsid w:val="009F4375"/>
    <w:rsid w:val="009F4834"/>
    <w:rsid w:val="009F485D"/>
    <w:rsid w:val="009F4ACF"/>
    <w:rsid w:val="009F4AEC"/>
    <w:rsid w:val="009F4B54"/>
    <w:rsid w:val="009F4C62"/>
    <w:rsid w:val="009F4D85"/>
    <w:rsid w:val="009F4E78"/>
    <w:rsid w:val="009F4F05"/>
    <w:rsid w:val="009F53E0"/>
    <w:rsid w:val="009F5517"/>
    <w:rsid w:val="009F5606"/>
    <w:rsid w:val="009F56C0"/>
    <w:rsid w:val="009F58BC"/>
    <w:rsid w:val="009F5BA9"/>
    <w:rsid w:val="009F5C67"/>
    <w:rsid w:val="009F5C7C"/>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1"/>
    <w:rsid w:val="009F669B"/>
    <w:rsid w:val="009F66B3"/>
    <w:rsid w:val="009F66DF"/>
    <w:rsid w:val="009F67E2"/>
    <w:rsid w:val="009F6843"/>
    <w:rsid w:val="009F6A47"/>
    <w:rsid w:val="009F6ABA"/>
    <w:rsid w:val="009F6CAC"/>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069"/>
    <w:rsid w:val="00A00248"/>
    <w:rsid w:val="00A00519"/>
    <w:rsid w:val="00A0056D"/>
    <w:rsid w:val="00A0062A"/>
    <w:rsid w:val="00A00724"/>
    <w:rsid w:val="00A00856"/>
    <w:rsid w:val="00A00B7C"/>
    <w:rsid w:val="00A00C7E"/>
    <w:rsid w:val="00A00DC8"/>
    <w:rsid w:val="00A00E19"/>
    <w:rsid w:val="00A00EC0"/>
    <w:rsid w:val="00A00F35"/>
    <w:rsid w:val="00A01006"/>
    <w:rsid w:val="00A011C6"/>
    <w:rsid w:val="00A011C8"/>
    <w:rsid w:val="00A01247"/>
    <w:rsid w:val="00A0157E"/>
    <w:rsid w:val="00A01A21"/>
    <w:rsid w:val="00A01A8B"/>
    <w:rsid w:val="00A01B22"/>
    <w:rsid w:val="00A01B9E"/>
    <w:rsid w:val="00A01D60"/>
    <w:rsid w:val="00A01E71"/>
    <w:rsid w:val="00A01E7D"/>
    <w:rsid w:val="00A02086"/>
    <w:rsid w:val="00A020AE"/>
    <w:rsid w:val="00A02170"/>
    <w:rsid w:val="00A02232"/>
    <w:rsid w:val="00A022B2"/>
    <w:rsid w:val="00A0236B"/>
    <w:rsid w:val="00A02394"/>
    <w:rsid w:val="00A02442"/>
    <w:rsid w:val="00A029C1"/>
    <w:rsid w:val="00A02B26"/>
    <w:rsid w:val="00A02D09"/>
    <w:rsid w:val="00A02E02"/>
    <w:rsid w:val="00A02EF4"/>
    <w:rsid w:val="00A03038"/>
    <w:rsid w:val="00A03175"/>
    <w:rsid w:val="00A032BA"/>
    <w:rsid w:val="00A036B8"/>
    <w:rsid w:val="00A03846"/>
    <w:rsid w:val="00A0384F"/>
    <w:rsid w:val="00A03893"/>
    <w:rsid w:val="00A0391D"/>
    <w:rsid w:val="00A0393E"/>
    <w:rsid w:val="00A0394B"/>
    <w:rsid w:val="00A03AD8"/>
    <w:rsid w:val="00A03B79"/>
    <w:rsid w:val="00A03CA5"/>
    <w:rsid w:val="00A0411D"/>
    <w:rsid w:val="00A04222"/>
    <w:rsid w:val="00A042D4"/>
    <w:rsid w:val="00A04541"/>
    <w:rsid w:val="00A0460B"/>
    <w:rsid w:val="00A0463A"/>
    <w:rsid w:val="00A0465F"/>
    <w:rsid w:val="00A04833"/>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6F5"/>
    <w:rsid w:val="00A05760"/>
    <w:rsid w:val="00A057B4"/>
    <w:rsid w:val="00A057FF"/>
    <w:rsid w:val="00A05A1F"/>
    <w:rsid w:val="00A05BA9"/>
    <w:rsid w:val="00A05DBA"/>
    <w:rsid w:val="00A05DFF"/>
    <w:rsid w:val="00A05E65"/>
    <w:rsid w:val="00A05E79"/>
    <w:rsid w:val="00A05E9C"/>
    <w:rsid w:val="00A05F9D"/>
    <w:rsid w:val="00A05FF8"/>
    <w:rsid w:val="00A06008"/>
    <w:rsid w:val="00A06134"/>
    <w:rsid w:val="00A06525"/>
    <w:rsid w:val="00A06687"/>
    <w:rsid w:val="00A06729"/>
    <w:rsid w:val="00A0689E"/>
    <w:rsid w:val="00A068A1"/>
    <w:rsid w:val="00A068EF"/>
    <w:rsid w:val="00A06999"/>
    <w:rsid w:val="00A069A5"/>
    <w:rsid w:val="00A06A79"/>
    <w:rsid w:val="00A06AC3"/>
    <w:rsid w:val="00A06B63"/>
    <w:rsid w:val="00A06E7C"/>
    <w:rsid w:val="00A06F57"/>
    <w:rsid w:val="00A07088"/>
    <w:rsid w:val="00A0708B"/>
    <w:rsid w:val="00A07222"/>
    <w:rsid w:val="00A0736F"/>
    <w:rsid w:val="00A073EA"/>
    <w:rsid w:val="00A075FA"/>
    <w:rsid w:val="00A07654"/>
    <w:rsid w:val="00A07679"/>
    <w:rsid w:val="00A076D6"/>
    <w:rsid w:val="00A0785D"/>
    <w:rsid w:val="00A07894"/>
    <w:rsid w:val="00A07B16"/>
    <w:rsid w:val="00A07B70"/>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13C"/>
    <w:rsid w:val="00A112EC"/>
    <w:rsid w:val="00A11371"/>
    <w:rsid w:val="00A11413"/>
    <w:rsid w:val="00A114B5"/>
    <w:rsid w:val="00A115BF"/>
    <w:rsid w:val="00A11602"/>
    <w:rsid w:val="00A117B9"/>
    <w:rsid w:val="00A117DE"/>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73"/>
    <w:rsid w:val="00A128AD"/>
    <w:rsid w:val="00A128EF"/>
    <w:rsid w:val="00A12970"/>
    <w:rsid w:val="00A12A73"/>
    <w:rsid w:val="00A12AF9"/>
    <w:rsid w:val="00A12BEE"/>
    <w:rsid w:val="00A12CCE"/>
    <w:rsid w:val="00A12DC9"/>
    <w:rsid w:val="00A12EE8"/>
    <w:rsid w:val="00A13058"/>
    <w:rsid w:val="00A130E3"/>
    <w:rsid w:val="00A131A4"/>
    <w:rsid w:val="00A131E4"/>
    <w:rsid w:val="00A131FE"/>
    <w:rsid w:val="00A13207"/>
    <w:rsid w:val="00A132FD"/>
    <w:rsid w:val="00A13511"/>
    <w:rsid w:val="00A135CF"/>
    <w:rsid w:val="00A136F5"/>
    <w:rsid w:val="00A13715"/>
    <w:rsid w:val="00A13753"/>
    <w:rsid w:val="00A13795"/>
    <w:rsid w:val="00A1387C"/>
    <w:rsid w:val="00A13911"/>
    <w:rsid w:val="00A13A53"/>
    <w:rsid w:val="00A13AA6"/>
    <w:rsid w:val="00A13B51"/>
    <w:rsid w:val="00A13B5F"/>
    <w:rsid w:val="00A13BF7"/>
    <w:rsid w:val="00A13CF1"/>
    <w:rsid w:val="00A13EA3"/>
    <w:rsid w:val="00A13F4C"/>
    <w:rsid w:val="00A141AF"/>
    <w:rsid w:val="00A142CA"/>
    <w:rsid w:val="00A142D5"/>
    <w:rsid w:val="00A1435A"/>
    <w:rsid w:val="00A14365"/>
    <w:rsid w:val="00A145D0"/>
    <w:rsid w:val="00A1468E"/>
    <w:rsid w:val="00A14743"/>
    <w:rsid w:val="00A14881"/>
    <w:rsid w:val="00A149EC"/>
    <w:rsid w:val="00A14A69"/>
    <w:rsid w:val="00A14AEB"/>
    <w:rsid w:val="00A14B5D"/>
    <w:rsid w:val="00A14B73"/>
    <w:rsid w:val="00A14D72"/>
    <w:rsid w:val="00A14E84"/>
    <w:rsid w:val="00A1500C"/>
    <w:rsid w:val="00A151FC"/>
    <w:rsid w:val="00A15252"/>
    <w:rsid w:val="00A152DD"/>
    <w:rsid w:val="00A1562F"/>
    <w:rsid w:val="00A157EC"/>
    <w:rsid w:val="00A15819"/>
    <w:rsid w:val="00A15A5D"/>
    <w:rsid w:val="00A15AB4"/>
    <w:rsid w:val="00A15B04"/>
    <w:rsid w:val="00A15BA6"/>
    <w:rsid w:val="00A15C81"/>
    <w:rsid w:val="00A15CDB"/>
    <w:rsid w:val="00A15E06"/>
    <w:rsid w:val="00A16029"/>
    <w:rsid w:val="00A16150"/>
    <w:rsid w:val="00A1630A"/>
    <w:rsid w:val="00A1637F"/>
    <w:rsid w:val="00A1657C"/>
    <w:rsid w:val="00A166F6"/>
    <w:rsid w:val="00A1671B"/>
    <w:rsid w:val="00A1680F"/>
    <w:rsid w:val="00A168A3"/>
    <w:rsid w:val="00A16900"/>
    <w:rsid w:val="00A1690B"/>
    <w:rsid w:val="00A16A02"/>
    <w:rsid w:val="00A16AE7"/>
    <w:rsid w:val="00A16BCA"/>
    <w:rsid w:val="00A16C1E"/>
    <w:rsid w:val="00A16D55"/>
    <w:rsid w:val="00A16DEA"/>
    <w:rsid w:val="00A16E5E"/>
    <w:rsid w:val="00A16F99"/>
    <w:rsid w:val="00A16FB4"/>
    <w:rsid w:val="00A17042"/>
    <w:rsid w:val="00A17345"/>
    <w:rsid w:val="00A173BF"/>
    <w:rsid w:val="00A1760D"/>
    <w:rsid w:val="00A177FA"/>
    <w:rsid w:val="00A1789B"/>
    <w:rsid w:val="00A178BC"/>
    <w:rsid w:val="00A17911"/>
    <w:rsid w:val="00A17A9E"/>
    <w:rsid w:val="00A17F96"/>
    <w:rsid w:val="00A2003B"/>
    <w:rsid w:val="00A20132"/>
    <w:rsid w:val="00A201A8"/>
    <w:rsid w:val="00A20253"/>
    <w:rsid w:val="00A2028E"/>
    <w:rsid w:val="00A2049C"/>
    <w:rsid w:val="00A204F8"/>
    <w:rsid w:val="00A205BF"/>
    <w:rsid w:val="00A20649"/>
    <w:rsid w:val="00A207DD"/>
    <w:rsid w:val="00A20A33"/>
    <w:rsid w:val="00A20AD3"/>
    <w:rsid w:val="00A20E75"/>
    <w:rsid w:val="00A20EC8"/>
    <w:rsid w:val="00A20EF3"/>
    <w:rsid w:val="00A20F00"/>
    <w:rsid w:val="00A2104B"/>
    <w:rsid w:val="00A210E9"/>
    <w:rsid w:val="00A21157"/>
    <w:rsid w:val="00A211AD"/>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ABD"/>
    <w:rsid w:val="00A22CE9"/>
    <w:rsid w:val="00A22D9C"/>
    <w:rsid w:val="00A22E14"/>
    <w:rsid w:val="00A22E73"/>
    <w:rsid w:val="00A22F29"/>
    <w:rsid w:val="00A23244"/>
    <w:rsid w:val="00A2342A"/>
    <w:rsid w:val="00A23477"/>
    <w:rsid w:val="00A235F7"/>
    <w:rsid w:val="00A236BA"/>
    <w:rsid w:val="00A237C8"/>
    <w:rsid w:val="00A238C8"/>
    <w:rsid w:val="00A23921"/>
    <w:rsid w:val="00A23B6E"/>
    <w:rsid w:val="00A23E01"/>
    <w:rsid w:val="00A23E8A"/>
    <w:rsid w:val="00A23EBB"/>
    <w:rsid w:val="00A24150"/>
    <w:rsid w:val="00A2425F"/>
    <w:rsid w:val="00A243E0"/>
    <w:rsid w:val="00A2445F"/>
    <w:rsid w:val="00A24626"/>
    <w:rsid w:val="00A246BF"/>
    <w:rsid w:val="00A2470A"/>
    <w:rsid w:val="00A2481C"/>
    <w:rsid w:val="00A24B6F"/>
    <w:rsid w:val="00A24C00"/>
    <w:rsid w:val="00A24CCF"/>
    <w:rsid w:val="00A25033"/>
    <w:rsid w:val="00A25452"/>
    <w:rsid w:val="00A2560C"/>
    <w:rsid w:val="00A256C2"/>
    <w:rsid w:val="00A25A28"/>
    <w:rsid w:val="00A25A59"/>
    <w:rsid w:val="00A25A7A"/>
    <w:rsid w:val="00A25B85"/>
    <w:rsid w:val="00A25C57"/>
    <w:rsid w:val="00A25D91"/>
    <w:rsid w:val="00A25F4B"/>
    <w:rsid w:val="00A260ED"/>
    <w:rsid w:val="00A260F7"/>
    <w:rsid w:val="00A261E4"/>
    <w:rsid w:val="00A26309"/>
    <w:rsid w:val="00A26425"/>
    <w:rsid w:val="00A26624"/>
    <w:rsid w:val="00A26691"/>
    <w:rsid w:val="00A266E0"/>
    <w:rsid w:val="00A2674D"/>
    <w:rsid w:val="00A2682C"/>
    <w:rsid w:val="00A26883"/>
    <w:rsid w:val="00A268EA"/>
    <w:rsid w:val="00A26C66"/>
    <w:rsid w:val="00A26D60"/>
    <w:rsid w:val="00A26EE0"/>
    <w:rsid w:val="00A26FEE"/>
    <w:rsid w:val="00A2719B"/>
    <w:rsid w:val="00A27228"/>
    <w:rsid w:val="00A2756F"/>
    <w:rsid w:val="00A275C9"/>
    <w:rsid w:val="00A276E9"/>
    <w:rsid w:val="00A276F1"/>
    <w:rsid w:val="00A27863"/>
    <w:rsid w:val="00A27886"/>
    <w:rsid w:val="00A278D3"/>
    <w:rsid w:val="00A27A9D"/>
    <w:rsid w:val="00A27EFE"/>
    <w:rsid w:val="00A3051C"/>
    <w:rsid w:val="00A305A2"/>
    <w:rsid w:val="00A305BF"/>
    <w:rsid w:val="00A30629"/>
    <w:rsid w:val="00A30632"/>
    <w:rsid w:val="00A30722"/>
    <w:rsid w:val="00A3072C"/>
    <w:rsid w:val="00A307C5"/>
    <w:rsid w:val="00A308DB"/>
    <w:rsid w:val="00A30907"/>
    <w:rsid w:val="00A30915"/>
    <w:rsid w:val="00A309B5"/>
    <w:rsid w:val="00A30BAE"/>
    <w:rsid w:val="00A30CDD"/>
    <w:rsid w:val="00A30EA6"/>
    <w:rsid w:val="00A3103E"/>
    <w:rsid w:val="00A31198"/>
    <w:rsid w:val="00A311B9"/>
    <w:rsid w:val="00A313D0"/>
    <w:rsid w:val="00A3143B"/>
    <w:rsid w:val="00A314A9"/>
    <w:rsid w:val="00A31591"/>
    <w:rsid w:val="00A31652"/>
    <w:rsid w:val="00A3170C"/>
    <w:rsid w:val="00A3183C"/>
    <w:rsid w:val="00A31900"/>
    <w:rsid w:val="00A31981"/>
    <w:rsid w:val="00A31A06"/>
    <w:rsid w:val="00A31A4F"/>
    <w:rsid w:val="00A31A9D"/>
    <w:rsid w:val="00A31C37"/>
    <w:rsid w:val="00A31E88"/>
    <w:rsid w:val="00A3200B"/>
    <w:rsid w:val="00A321EE"/>
    <w:rsid w:val="00A321F4"/>
    <w:rsid w:val="00A3222E"/>
    <w:rsid w:val="00A322B3"/>
    <w:rsid w:val="00A3238C"/>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2E55"/>
    <w:rsid w:val="00A32EAE"/>
    <w:rsid w:val="00A3307F"/>
    <w:rsid w:val="00A33110"/>
    <w:rsid w:val="00A33188"/>
    <w:rsid w:val="00A331DC"/>
    <w:rsid w:val="00A332AE"/>
    <w:rsid w:val="00A33354"/>
    <w:rsid w:val="00A333E9"/>
    <w:rsid w:val="00A33542"/>
    <w:rsid w:val="00A33553"/>
    <w:rsid w:val="00A33571"/>
    <w:rsid w:val="00A338AB"/>
    <w:rsid w:val="00A33946"/>
    <w:rsid w:val="00A33977"/>
    <w:rsid w:val="00A339A6"/>
    <w:rsid w:val="00A33A66"/>
    <w:rsid w:val="00A33A6F"/>
    <w:rsid w:val="00A33BAC"/>
    <w:rsid w:val="00A33BC1"/>
    <w:rsid w:val="00A33C3D"/>
    <w:rsid w:val="00A33C9E"/>
    <w:rsid w:val="00A34306"/>
    <w:rsid w:val="00A3441F"/>
    <w:rsid w:val="00A34558"/>
    <w:rsid w:val="00A34576"/>
    <w:rsid w:val="00A345C9"/>
    <w:rsid w:val="00A34917"/>
    <w:rsid w:val="00A3496C"/>
    <w:rsid w:val="00A34B46"/>
    <w:rsid w:val="00A34C68"/>
    <w:rsid w:val="00A34C88"/>
    <w:rsid w:val="00A34E6B"/>
    <w:rsid w:val="00A35156"/>
    <w:rsid w:val="00A352DB"/>
    <w:rsid w:val="00A353E7"/>
    <w:rsid w:val="00A3547A"/>
    <w:rsid w:val="00A35735"/>
    <w:rsid w:val="00A357D0"/>
    <w:rsid w:val="00A3583E"/>
    <w:rsid w:val="00A35A0B"/>
    <w:rsid w:val="00A35F6A"/>
    <w:rsid w:val="00A36057"/>
    <w:rsid w:val="00A362CB"/>
    <w:rsid w:val="00A36326"/>
    <w:rsid w:val="00A3651E"/>
    <w:rsid w:val="00A365F0"/>
    <w:rsid w:val="00A365F9"/>
    <w:rsid w:val="00A36694"/>
    <w:rsid w:val="00A36A15"/>
    <w:rsid w:val="00A36ADE"/>
    <w:rsid w:val="00A36C04"/>
    <w:rsid w:val="00A36DBF"/>
    <w:rsid w:val="00A36EB3"/>
    <w:rsid w:val="00A36EC3"/>
    <w:rsid w:val="00A36F86"/>
    <w:rsid w:val="00A373A5"/>
    <w:rsid w:val="00A3747D"/>
    <w:rsid w:val="00A37847"/>
    <w:rsid w:val="00A3798F"/>
    <w:rsid w:val="00A37A59"/>
    <w:rsid w:val="00A401EA"/>
    <w:rsid w:val="00A40351"/>
    <w:rsid w:val="00A4039F"/>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1F4E"/>
    <w:rsid w:val="00A42121"/>
    <w:rsid w:val="00A42363"/>
    <w:rsid w:val="00A42456"/>
    <w:rsid w:val="00A42485"/>
    <w:rsid w:val="00A425BD"/>
    <w:rsid w:val="00A42659"/>
    <w:rsid w:val="00A4265F"/>
    <w:rsid w:val="00A42693"/>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77"/>
    <w:rsid w:val="00A4440F"/>
    <w:rsid w:val="00A44444"/>
    <w:rsid w:val="00A44882"/>
    <w:rsid w:val="00A44912"/>
    <w:rsid w:val="00A44AA5"/>
    <w:rsid w:val="00A44BA1"/>
    <w:rsid w:val="00A44CD9"/>
    <w:rsid w:val="00A44CE6"/>
    <w:rsid w:val="00A44DE9"/>
    <w:rsid w:val="00A44DEE"/>
    <w:rsid w:val="00A44E28"/>
    <w:rsid w:val="00A44F82"/>
    <w:rsid w:val="00A450CF"/>
    <w:rsid w:val="00A450F2"/>
    <w:rsid w:val="00A451D0"/>
    <w:rsid w:val="00A4570E"/>
    <w:rsid w:val="00A45779"/>
    <w:rsid w:val="00A4581C"/>
    <w:rsid w:val="00A4583F"/>
    <w:rsid w:val="00A45A3B"/>
    <w:rsid w:val="00A45BF4"/>
    <w:rsid w:val="00A45F72"/>
    <w:rsid w:val="00A45FF6"/>
    <w:rsid w:val="00A4621F"/>
    <w:rsid w:val="00A46245"/>
    <w:rsid w:val="00A463C4"/>
    <w:rsid w:val="00A464FD"/>
    <w:rsid w:val="00A4652D"/>
    <w:rsid w:val="00A465A9"/>
    <w:rsid w:val="00A46653"/>
    <w:rsid w:val="00A4690A"/>
    <w:rsid w:val="00A46A1D"/>
    <w:rsid w:val="00A46B07"/>
    <w:rsid w:val="00A46FAD"/>
    <w:rsid w:val="00A47037"/>
    <w:rsid w:val="00A470ED"/>
    <w:rsid w:val="00A47192"/>
    <w:rsid w:val="00A471C4"/>
    <w:rsid w:val="00A473B9"/>
    <w:rsid w:val="00A4742F"/>
    <w:rsid w:val="00A47430"/>
    <w:rsid w:val="00A474DE"/>
    <w:rsid w:val="00A4761F"/>
    <w:rsid w:val="00A47B4B"/>
    <w:rsid w:val="00A47CA4"/>
    <w:rsid w:val="00A47DF5"/>
    <w:rsid w:val="00A47DFF"/>
    <w:rsid w:val="00A47E72"/>
    <w:rsid w:val="00A503F5"/>
    <w:rsid w:val="00A50447"/>
    <w:rsid w:val="00A5044D"/>
    <w:rsid w:val="00A50659"/>
    <w:rsid w:val="00A50ABD"/>
    <w:rsid w:val="00A50B00"/>
    <w:rsid w:val="00A50F6A"/>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10"/>
    <w:rsid w:val="00A5204F"/>
    <w:rsid w:val="00A5213D"/>
    <w:rsid w:val="00A521E0"/>
    <w:rsid w:val="00A5235C"/>
    <w:rsid w:val="00A523FD"/>
    <w:rsid w:val="00A52415"/>
    <w:rsid w:val="00A5262A"/>
    <w:rsid w:val="00A527B3"/>
    <w:rsid w:val="00A528EA"/>
    <w:rsid w:val="00A52ABD"/>
    <w:rsid w:val="00A52AD9"/>
    <w:rsid w:val="00A52C1F"/>
    <w:rsid w:val="00A52D1E"/>
    <w:rsid w:val="00A52DAD"/>
    <w:rsid w:val="00A52E4C"/>
    <w:rsid w:val="00A52EF2"/>
    <w:rsid w:val="00A52F01"/>
    <w:rsid w:val="00A52FDE"/>
    <w:rsid w:val="00A53003"/>
    <w:rsid w:val="00A5301B"/>
    <w:rsid w:val="00A53085"/>
    <w:rsid w:val="00A53220"/>
    <w:rsid w:val="00A533D5"/>
    <w:rsid w:val="00A535FB"/>
    <w:rsid w:val="00A53704"/>
    <w:rsid w:val="00A537F4"/>
    <w:rsid w:val="00A5381A"/>
    <w:rsid w:val="00A5397A"/>
    <w:rsid w:val="00A53B09"/>
    <w:rsid w:val="00A541E6"/>
    <w:rsid w:val="00A5420C"/>
    <w:rsid w:val="00A5424B"/>
    <w:rsid w:val="00A542C7"/>
    <w:rsid w:val="00A544BF"/>
    <w:rsid w:val="00A54508"/>
    <w:rsid w:val="00A54728"/>
    <w:rsid w:val="00A549BA"/>
    <w:rsid w:val="00A54A90"/>
    <w:rsid w:val="00A54BD6"/>
    <w:rsid w:val="00A54C8C"/>
    <w:rsid w:val="00A54D16"/>
    <w:rsid w:val="00A54DAA"/>
    <w:rsid w:val="00A54E1A"/>
    <w:rsid w:val="00A551AF"/>
    <w:rsid w:val="00A5520A"/>
    <w:rsid w:val="00A552AA"/>
    <w:rsid w:val="00A554C0"/>
    <w:rsid w:val="00A5579B"/>
    <w:rsid w:val="00A55877"/>
    <w:rsid w:val="00A558AE"/>
    <w:rsid w:val="00A558D8"/>
    <w:rsid w:val="00A55999"/>
    <w:rsid w:val="00A55A60"/>
    <w:rsid w:val="00A55BAF"/>
    <w:rsid w:val="00A55BB7"/>
    <w:rsid w:val="00A55BE2"/>
    <w:rsid w:val="00A55CCE"/>
    <w:rsid w:val="00A55D7F"/>
    <w:rsid w:val="00A55E76"/>
    <w:rsid w:val="00A55E7D"/>
    <w:rsid w:val="00A55F67"/>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7F7"/>
    <w:rsid w:val="00A5787F"/>
    <w:rsid w:val="00A57A9C"/>
    <w:rsid w:val="00A57C08"/>
    <w:rsid w:val="00A57EEF"/>
    <w:rsid w:val="00A57F09"/>
    <w:rsid w:val="00A57F0D"/>
    <w:rsid w:val="00A57F96"/>
    <w:rsid w:val="00A57FF2"/>
    <w:rsid w:val="00A603E7"/>
    <w:rsid w:val="00A60451"/>
    <w:rsid w:val="00A60527"/>
    <w:rsid w:val="00A607EF"/>
    <w:rsid w:val="00A6098D"/>
    <w:rsid w:val="00A60B72"/>
    <w:rsid w:val="00A60BC8"/>
    <w:rsid w:val="00A60D08"/>
    <w:rsid w:val="00A60D9D"/>
    <w:rsid w:val="00A60F7F"/>
    <w:rsid w:val="00A6109E"/>
    <w:rsid w:val="00A61323"/>
    <w:rsid w:val="00A6139E"/>
    <w:rsid w:val="00A6142D"/>
    <w:rsid w:val="00A61471"/>
    <w:rsid w:val="00A616F5"/>
    <w:rsid w:val="00A61828"/>
    <w:rsid w:val="00A6186F"/>
    <w:rsid w:val="00A6188E"/>
    <w:rsid w:val="00A61925"/>
    <w:rsid w:val="00A61931"/>
    <w:rsid w:val="00A61BC6"/>
    <w:rsid w:val="00A61BD9"/>
    <w:rsid w:val="00A61BF1"/>
    <w:rsid w:val="00A61DC9"/>
    <w:rsid w:val="00A61F0F"/>
    <w:rsid w:val="00A61FDC"/>
    <w:rsid w:val="00A62088"/>
    <w:rsid w:val="00A620AA"/>
    <w:rsid w:val="00A621D4"/>
    <w:rsid w:val="00A622C9"/>
    <w:rsid w:val="00A6246C"/>
    <w:rsid w:val="00A62608"/>
    <w:rsid w:val="00A62953"/>
    <w:rsid w:val="00A62961"/>
    <w:rsid w:val="00A62B5B"/>
    <w:rsid w:val="00A62B90"/>
    <w:rsid w:val="00A62CEF"/>
    <w:rsid w:val="00A62D25"/>
    <w:rsid w:val="00A62E97"/>
    <w:rsid w:val="00A62FA9"/>
    <w:rsid w:val="00A62FE4"/>
    <w:rsid w:val="00A630F5"/>
    <w:rsid w:val="00A63173"/>
    <w:rsid w:val="00A6323B"/>
    <w:rsid w:val="00A632F3"/>
    <w:rsid w:val="00A63573"/>
    <w:rsid w:val="00A6372B"/>
    <w:rsid w:val="00A6372F"/>
    <w:rsid w:val="00A63872"/>
    <w:rsid w:val="00A6387B"/>
    <w:rsid w:val="00A638C3"/>
    <w:rsid w:val="00A6393C"/>
    <w:rsid w:val="00A63948"/>
    <w:rsid w:val="00A63990"/>
    <w:rsid w:val="00A639AD"/>
    <w:rsid w:val="00A63A37"/>
    <w:rsid w:val="00A63A89"/>
    <w:rsid w:val="00A63BB4"/>
    <w:rsid w:val="00A63D4B"/>
    <w:rsid w:val="00A63D83"/>
    <w:rsid w:val="00A63FA2"/>
    <w:rsid w:val="00A63FAF"/>
    <w:rsid w:val="00A63FC2"/>
    <w:rsid w:val="00A64196"/>
    <w:rsid w:val="00A64236"/>
    <w:rsid w:val="00A64422"/>
    <w:rsid w:val="00A64434"/>
    <w:rsid w:val="00A645E3"/>
    <w:rsid w:val="00A64A59"/>
    <w:rsid w:val="00A64BC7"/>
    <w:rsid w:val="00A64CAF"/>
    <w:rsid w:val="00A64DCA"/>
    <w:rsid w:val="00A64EB1"/>
    <w:rsid w:val="00A64EC7"/>
    <w:rsid w:val="00A64FDE"/>
    <w:rsid w:val="00A650CA"/>
    <w:rsid w:val="00A6511F"/>
    <w:rsid w:val="00A65354"/>
    <w:rsid w:val="00A6551F"/>
    <w:rsid w:val="00A655F5"/>
    <w:rsid w:val="00A656EA"/>
    <w:rsid w:val="00A65717"/>
    <w:rsid w:val="00A657CF"/>
    <w:rsid w:val="00A6590E"/>
    <w:rsid w:val="00A6598E"/>
    <w:rsid w:val="00A65B04"/>
    <w:rsid w:val="00A65BB4"/>
    <w:rsid w:val="00A65C9D"/>
    <w:rsid w:val="00A65CBC"/>
    <w:rsid w:val="00A65CD1"/>
    <w:rsid w:val="00A65DDB"/>
    <w:rsid w:val="00A65E3E"/>
    <w:rsid w:val="00A65E4B"/>
    <w:rsid w:val="00A65F4D"/>
    <w:rsid w:val="00A65F73"/>
    <w:rsid w:val="00A65FBF"/>
    <w:rsid w:val="00A65FE9"/>
    <w:rsid w:val="00A66089"/>
    <w:rsid w:val="00A6612A"/>
    <w:rsid w:val="00A6625C"/>
    <w:rsid w:val="00A662B1"/>
    <w:rsid w:val="00A66551"/>
    <w:rsid w:val="00A66557"/>
    <w:rsid w:val="00A667BC"/>
    <w:rsid w:val="00A66818"/>
    <w:rsid w:val="00A66890"/>
    <w:rsid w:val="00A668F7"/>
    <w:rsid w:val="00A66A5A"/>
    <w:rsid w:val="00A66B1F"/>
    <w:rsid w:val="00A66CA4"/>
    <w:rsid w:val="00A66CEC"/>
    <w:rsid w:val="00A66D31"/>
    <w:rsid w:val="00A66E33"/>
    <w:rsid w:val="00A67059"/>
    <w:rsid w:val="00A67096"/>
    <w:rsid w:val="00A67113"/>
    <w:rsid w:val="00A67220"/>
    <w:rsid w:val="00A6739D"/>
    <w:rsid w:val="00A6742E"/>
    <w:rsid w:val="00A67482"/>
    <w:rsid w:val="00A67499"/>
    <w:rsid w:val="00A67561"/>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353"/>
    <w:rsid w:val="00A7141F"/>
    <w:rsid w:val="00A716B7"/>
    <w:rsid w:val="00A71897"/>
    <w:rsid w:val="00A71A5F"/>
    <w:rsid w:val="00A71C35"/>
    <w:rsid w:val="00A71D6B"/>
    <w:rsid w:val="00A71D8C"/>
    <w:rsid w:val="00A71D95"/>
    <w:rsid w:val="00A71DB1"/>
    <w:rsid w:val="00A72020"/>
    <w:rsid w:val="00A721EB"/>
    <w:rsid w:val="00A72255"/>
    <w:rsid w:val="00A72302"/>
    <w:rsid w:val="00A723D5"/>
    <w:rsid w:val="00A72694"/>
    <w:rsid w:val="00A72B9B"/>
    <w:rsid w:val="00A72BC9"/>
    <w:rsid w:val="00A72DD2"/>
    <w:rsid w:val="00A72E1D"/>
    <w:rsid w:val="00A72E61"/>
    <w:rsid w:val="00A72E89"/>
    <w:rsid w:val="00A72ED7"/>
    <w:rsid w:val="00A72F3D"/>
    <w:rsid w:val="00A72FED"/>
    <w:rsid w:val="00A73124"/>
    <w:rsid w:val="00A734F8"/>
    <w:rsid w:val="00A7385C"/>
    <w:rsid w:val="00A73873"/>
    <w:rsid w:val="00A7395A"/>
    <w:rsid w:val="00A73A23"/>
    <w:rsid w:val="00A73B92"/>
    <w:rsid w:val="00A73FFF"/>
    <w:rsid w:val="00A74110"/>
    <w:rsid w:val="00A741AA"/>
    <w:rsid w:val="00A741E0"/>
    <w:rsid w:val="00A7422E"/>
    <w:rsid w:val="00A7437A"/>
    <w:rsid w:val="00A743F7"/>
    <w:rsid w:val="00A744A2"/>
    <w:rsid w:val="00A745D9"/>
    <w:rsid w:val="00A746E0"/>
    <w:rsid w:val="00A74824"/>
    <w:rsid w:val="00A74882"/>
    <w:rsid w:val="00A7491E"/>
    <w:rsid w:val="00A7495F"/>
    <w:rsid w:val="00A74BDE"/>
    <w:rsid w:val="00A74DE8"/>
    <w:rsid w:val="00A74E04"/>
    <w:rsid w:val="00A74E79"/>
    <w:rsid w:val="00A74EB9"/>
    <w:rsid w:val="00A74F0D"/>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8A"/>
    <w:rsid w:val="00A75DA1"/>
    <w:rsid w:val="00A7611E"/>
    <w:rsid w:val="00A762EC"/>
    <w:rsid w:val="00A7631F"/>
    <w:rsid w:val="00A7634B"/>
    <w:rsid w:val="00A7641E"/>
    <w:rsid w:val="00A764E9"/>
    <w:rsid w:val="00A76525"/>
    <w:rsid w:val="00A7662C"/>
    <w:rsid w:val="00A76696"/>
    <w:rsid w:val="00A76925"/>
    <w:rsid w:val="00A7692B"/>
    <w:rsid w:val="00A76A2B"/>
    <w:rsid w:val="00A76A52"/>
    <w:rsid w:val="00A76B69"/>
    <w:rsid w:val="00A76BF2"/>
    <w:rsid w:val="00A76C98"/>
    <w:rsid w:val="00A76D1B"/>
    <w:rsid w:val="00A76E48"/>
    <w:rsid w:val="00A76E5A"/>
    <w:rsid w:val="00A76EDB"/>
    <w:rsid w:val="00A76EDF"/>
    <w:rsid w:val="00A76F95"/>
    <w:rsid w:val="00A76FC0"/>
    <w:rsid w:val="00A7705B"/>
    <w:rsid w:val="00A770A5"/>
    <w:rsid w:val="00A770B5"/>
    <w:rsid w:val="00A772D9"/>
    <w:rsid w:val="00A772EA"/>
    <w:rsid w:val="00A7735F"/>
    <w:rsid w:val="00A774CD"/>
    <w:rsid w:val="00A77528"/>
    <w:rsid w:val="00A775A4"/>
    <w:rsid w:val="00A778BB"/>
    <w:rsid w:val="00A77B9E"/>
    <w:rsid w:val="00A77C0E"/>
    <w:rsid w:val="00A77CF2"/>
    <w:rsid w:val="00A77E12"/>
    <w:rsid w:val="00A77F3C"/>
    <w:rsid w:val="00A77F4D"/>
    <w:rsid w:val="00A77F74"/>
    <w:rsid w:val="00A801FA"/>
    <w:rsid w:val="00A8029B"/>
    <w:rsid w:val="00A802D2"/>
    <w:rsid w:val="00A8038E"/>
    <w:rsid w:val="00A803B8"/>
    <w:rsid w:val="00A806D6"/>
    <w:rsid w:val="00A807B7"/>
    <w:rsid w:val="00A8081E"/>
    <w:rsid w:val="00A8096E"/>
    <w:rsid w:val="00A80AFF"/>
    <w:rsid w:val="00A80B2C"/>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26"/>
    <w:rsid w:val="00A81A63"/>
    <w:rsid w:val="00A81A7D"/>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282"/>
    <w:rsid w:val="00A834EC"/>
    <w:rsid w:val="00A83521"/>
    <w:rsid w:val="00A83BF1"/>
    <w:rsid w:val="00A83C06"/>
    <w:rsid w:val="00A83CC0"/>
    <w:rsid w:val="00A83E9F"/>
    <w:rsid w:val="00A83F9B"/>
    <w:rsid w:val="00A84055"/>
    <w:rsid w:val="00A84147"/>
    <w:rsid w:val="00A841A0"/>
    <w:rsid w:val="00A84298"/>
    <w:rsid w:val="00A8433B"/>
    <w:rsid w:val="00A84731"/>
    <w:rsid w:val="00A84806"/>
    <w:rsid w:val="00A84A96"/>
    <w:rsid w:val="00A84BB1"/>
    <w:rsid w:val="00A84DB5"/>
    <w:rsid w:val="00A84EB0"/>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9F5"/>
    <w:rsid w:val="00A85C85"/>
    <w:rsid w:val="00A85CB1"/>
    <w:rsid w:val="00A85CD1"/>
    <w:rsid w:val="00A85D07"/>
    <w:rsid w:val="00A85D1F"/>
    <w:rsid w:val="00A85E23"/>
    <w:rsid w:val="00A85FE9"/>
    <w:rsid w:val="00A85FFF"/>
    <w:rsid w:val="00A8600C"/>
    <w:rsid w:val="00A86121"/>
    <w:rsid w:val="00A861B5"/>
    <w:rsid w:val="00A86571"/>
    <w:rsid w:val="00A86593"/>
    <w:rsid w:val="00A8693A"/>
    <w:rsid w:val="00A86956"/>
    <w:rsid w:val="00A86965"/>
    <w:rsid w:val="00A86ACD"/>
    <w:rsid w:val="00A86C0D"/>
    <w:rsid w:val="00A86D4D"/>
    <w:rsid w:val="00A86DAB"/>
    <w:rsid w:val="00A86E33"/>
    <w:rsid w:val="00A86E4F"/>
    <w:rsid w:val="00A86FE8"/>
    <w:rsid w:val="00A86FEF"/>
    <w:rsid w:val="00A8729C"/>
    <w:rsid w:val="00A873C7"/>
    <w:rsid w:val="00A87482"/>
    <w:rsid w:val="00A87561"/>
    <w:rsid w:val="00A875EC"/>
    <w:rsid w:val="00A876C5"/>
    <w:rsid w:val="00A87885"/>
    <w:rsid w:val="00A87967"/>
    <w:rsid w:val="00A87A58"/>
    <w:rsid w:val="00A87AAF"/>
    <w:rsid w:val="00A87BA6"/>
    <w:rsid w:val="00A87C98"/>
    <w:rsid w:val="00A87E81"/>
    <w:rsid w:val="00A87F48"/>
    <w:rsid w:val="00A9034E"/>
    <w:rsid w:val="00A903DD"/>
    <w:rsid w:val="00A905F1"/>
    <w:rsid w:val="00A90666"/>
    <w:rsid w:val="00A9067A"/>
    <w:rsid w:val="00A906AE"/>
    <w:rsid w:val="00A9071F"/>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9C6"/>
    <w:rsid w:val="00A91AC8"/>
    <w:rsid w:val="00A91C75"/>
    <w:rsid w:val="00A91F3E"/>
    <w:rsid w:val="00A91F5A"/>
    <w:rsid w:val="00A9219F"/>
    <w:rsid w:val="00A926AE"/>
    <w:rsid w:val="00A92789"/>
    <w:rsid w:val="00A9282C"/>
    <w:rsid w:val="00A92B41"/>
    <w:rsid w:val="00A92C53"/>
    <w:rsid w:val="00A92CDA"/>
    <w:rsid w:val="00A92CF8"/>
    <w:rsid w:val="00A92DA6"/>
    <w:rsid w:val="00A92DD4"/>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C2"/>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3A2"/>
    <w:rsid w:val="00A945CB"/>
    <w:rsid w:val="00A94631"/>
    <w:rsid w:val="00A94675"/>
    <w:rsid w:val="00A947FF"/>
    <w:rsid w:val="00A94865"/>
    <w:rsid w:val="00A949AD"/>
    <w:rsid w:val="00A94A47"/>
    <w:rsid w:val="00A94A70"/>
    <w:rsid w:val="00A94AEA"/>
    <w:rsid w:val="00A94B40"/>
    <w:rsid w:val="00A94EA1"/>
    <w:rsid w:val="00A94EA2"/>
    <w:rsid w:val="00A9505F"/>
    <w:rsid w:val="00A951B2"/>
    <w:rsid w:val="00A95262"/>
    <w:rsid w:val="00A9526D"/>
    <w:rsid w:val="00A95281"/>
    <w:rsid w:val="00A953AC"/>
    <w:rsid w:val="00A9545A"/>
    <w:rsid w:val="00A954F0"/>
    <w:rsid w:val="00A955B7"/>
    <w:rsid w:val="00A95902"/>
    <w:rsid w:val="00A959C7"/>
    <w:rsid w:val="00A959D6"/>
    <w:rsid w:val="00A95A32"/>
    <w:rsid w:val="00A95A3E"/>
    <w:rsid w:val="00A95A5D"/>
    <w:rsid w:val="00A95C29"/>
    <w:rsid w:val="00A95D28"/>
    <w:rsid w:val="00A95D8E"/>
    <w:rsid w:val="00A95E18"/>
    <w:rsid w:val="00A95F2C"/>
    <w:rsid w:val="00A95F7A"/>
    <w:rsid w:val="00A95FCB"/>
    <w:rsid w:val="00A96058"/>
    <w:rsid w:val="00A96345"/>
    <w:rsid w:val="00A9644E"/>
    <w:rsid w:val="00A96801"/>
    <w:rsid w:val="00A9690F"/>
    <w:rsid w:val="00A9691D"/>
    <w:rsid w:val="00A9692B"/>
    <w:rsid w:val="00A96A08"/>
    <w:rsid w:val="00A96AA0"/>
    <w:rsid w:val="00A96BC0"/>
    <w:rsid w:val="00A96D56"/>
    <w:rsid w:val="00A96D61"/>
    <w:rsid w:val="00A96D7E"/>
    <w:rsid w:val="00A96DB2"/>
    <w:rsid w:val="00A96E9B"/>
    <w:rsid w:val="00A96EAB"/>
    <w:rsid w:val="00A9705E"/>
    <w:rsid w:val="00A9727C"/>
    <w:rsid w:val="00A972A0"/>
    <w:rsid w:val="00A975AB"/>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92"/>
    <w:rsid w:val="00AA08DC"/>
    <w:rsid w:val="00AA08DE"/>
    <w:rsid w:val="00AA0B96"/>
    <w:rsid w:val="00AA0BAA"/>
    <w:rsid w:val="00AA0CA5"/>
    <w:rsid w:val="00AA0E54"/>
    <w:rsid w:val="00AA107E"/>
    <w:rsid w:val="00AA109F"/>
    <w:rsid w:val="00AA116F"/>
    <w:rsid w:val="00AA1399"/>
    <w:rsid w:val="00AA1420"/>
    <w:rsid w:val="00AA1470"/>
    <w:rsid w:val="00AA158B"/>
    <w:rsid w:val="00AA15EF"/>
    <w:rsid w:val="00AA18B0"/>
    <w:rsid w:val="00AA1A0F"/>
    <w:rsid w:val="00AA1ADD"/>
    <w:rsid w:val="00AA1C52"/>
    <w:rsid w:val="00AA1D12"/>
    <w:rsid w:val="00AA1D35"/>
    <w:rsid w:val="00AA1E67"/>
    <w:rsid w:val="00AA1ED6"/>
    <w:rsid w:val="00AA1EEC"/>
    <w:rsid w:val="00AA1FA9"/>
    <w:rsid w:val="00AA1FEE"/>
    <w:rsid w:val="00AA210C"/>
    <w:rsid w:val="00AA2155"/>
    <w:rsid w:val="00AA224B"/>
    <w:rsid w:val="00AA22CC"/>
    <w:rsid w:val="00AA23A2"/>
    <w:rsid w:val="00AA23DC"/>
    <w:rsid w:val="00AA258E"/>
    <w:rsid w:val="00AA2664"/>
    <w:rsid w:val="00AA26A6"/>
    <w:rsid w:val="00AA2787"/>
    <w:rsid w:val="00AA27D3"/>
    <w:rsid w:val="00AA2868"/>
    <w:rsid w:val="00AA287B"/>
    <w:rsid w:val="00AA2982"/>
    <w:rsid w:val="00AA29A3"/>
    <w:rsid w:val="00AA29F2"/>
    <w:rsid w:val="00AA2B11"/>
    <w:rsid w:val="00AA2CD8"/>
    <w:rsid w:val="00AA2D01"/>
    <w:rsid w:val="00AA2D29"/>
    <w:rsid w:val="00AA307B"/>
    <w:rsid w:val="00AA30A2"/>
    <w:rsid w:val="00AA30C9"/>
    <w:rsid w:val="00AA31CC"/>
    <w:rsid w:val="00AA31E5"/>
    <w:rsid w:val="00AA3261"/>
    <w:rsid w:val="00AA3285"/>
    <w:rsid w:val="00AA32E9"/>
    <w:rsid w:val="00AA348D"/>
    <w:rsid w:val="00AA34E4"/>
    <w:rsid w:val="00AA3602"/>
    <w:rsid w:val="00AA361F"/>
    <w:rsid w:val="00AA391E"/>
    <w:rsid w:val="00AA3927"/>
    <w:rsid w:val="00AA3AA0"/>
    <w:rsid w:val="00AA3B07"/>
    <w:rsid w:val="00AA3B36"/>
    <w:rsid w:val="00AA3B44"/>
    <w:rsid w:val="00AA3B97"/>
    <w:rsid w:val="00AA3C38"/>
    <w:rsid w:val="00AA3C94"/>
    <w:rsid w:val="00AA3FF1"/>
    <w:rsid w:val="00AA4166"/>
    <w:rsid w:val="00AA41D0"/>
    <w:rsid w:val="00AA41E5"/>
    <w:rsid w:val="00AA44E6"/>
    <w:rsid w:val="00AA461D"/>
    <w:rsid w:val="00AA466E"/>
    <w:rsid w:val="00AA4757"/>
    <w:rsid w:val="00AA484A"/>
    <w:rsid w:val="00AA48EE"/>
    <w:rsid w:val="00AA490E"/>
    <w:rsid w:val="00AA491B"/>
    <w:rsid w:val="00AA4A17"/>
    <w:rsid w:val="00AA4B1B"/>
    <w:rsid w:val="00AA5279"/>
    <w:rsid w:val="00AA54EE"/>
    <w:rsid w:val="00AA553B"/>
    <w:rsid w:val="00AA5578"/>
    <w:rsid w:val="00AA5584"/>
    <w:rsid w:val="00AA569D"/>
    <w:rsid w:val="00AA5825"/>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47"/>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767"/>
    <w:rsid w:val="00AA78F5"/>
    <w:rsid w:val="00AA792F"/>
    <w:rsid w:val="00AA79EB"/>
    <w:rsid w:val="00AA7C4F"/>
    <w:rsid w:val="00AA7D66"/>
    <w:rsid w:val="00AA7F03"/>
    <w:rsid w:val="00AB001C"/>
    <w:rsid w:val="00AB01CF"/>
    <w:rsid w:val="00AB02C8"/>
    <w:rsid w:val="00AB0408"/>
    <w:rsid w:val="00AB04A1"/>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53"/>
    <w:rsid w:val="00AB1C92"/>
    <w:rsid w:val="00AB1C99"/>
    <w:rsid w:val="00AB1D28"/>
    <w:rsid w:val="00AB1D2C"/>
    <w:rsid w:val="00AB1FB7"/>
    <w:rsid w:val="00AB222D"/>
    <w:rsid w:val="00AB23E2"/>
    <w:rsid w:val="00AB2479"/>
    <w:rsid w:val="00AB255D"/>
    <w:rsid w:val="00AB2569"/>
    <w:rsid w:val="00AB2601"/>
    <w:rsid w:val="00AB27AF"/>
    <w:rsid w:val="00AB2808"/>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9D9"/>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13E"/>
    <w:rsid w:val="00AB51AD"/>
    <w:rsid w:val="00AB53BA"/>
    <w:rsid w:val="00AB542D"/>
    <w:rsid w:val="00AB5541"/>
    <w:rsid w:val="00AB563D"/>
    <w:rsid w:val="00AB5721"/>
    <w:rsid w:val="00AB57AD"/>
    <w:rsid w:val="00AB583A"/>
    <w:rsid w:val="00AB5931"/>
    <w:rsid w:val="00AB5A07"/>
    <w:rsid w:val="00AB5A59"/>
    <w:rsid w:val="00AB5EF3"/>
    <w:rsid w:val="00AB61EA"/>
    <w:rsid w:val="00AB6310"/>
    <w:rsid w:val="00AB642C"/>
    <w:rsid w:val="00AB64DD"/>
    <w:rsid w:val="00AB65BA"/>
    <w:rsid w:val="00AB65C4"/>
    <w:rsid w:val="00AB66A3"/>
    <w:rsid w:val="00AB66DC"/>
    <w:rsid w:val="00AB66F4"/>
    <w:rsid w:val="00AB69AA"/>
    <w:rsid w:val="00AB6B3B"/>
    <w:rsid w:val="00AB6C0C"/>
    <w:rsid w:val="00AB6DF7"/>
    <w:rsid w:val="00AB706E"/>
    <w:rsid w:val="00AB70CB"/>
    <w:rsid w:val="00AB7134"/>
    <w:rsid w:val="00AB7199"/>
    <w:rsid w:val="00AB76D5"/>
    <w:rsid w:val="00AB775B"/>
    <w:rsid w:val="00AB7787"/>
    <w:rsid w:val="00AB77DB"/>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A0C"/>
    <w:rsid w:val="00AC1A1C"/>
    <w:rsid w:val="00AC1C31"/>
    <w:rsid w:val="00AC1CA1"/>
    <w:rsid w:val="00AC1CAA"/>
    <w:rsid w:val="00AC1CF7"/>
    <w:rsid w:val="00AC1E8C"/>
    <w:rsid w:val="00AC1EFF"/>
    <w:rsid w:val="00AC1F53"/>
    <w:rsid w:val="00AC21FD"/>
    <w:rsid w:val="00AC2331"/>
    <w:rsid w:val="00AC246E"/>
    <w:rsid w:val="00AC26E1"/>
    <w:rsid w:val="00AC280D"/>
    <w:rsid w:val="00AC2A6B"/>
    <w:rsid w:val="00AC2BE5"/>
    <w:rsid w:val="00AC2D4D"/>
    <w:rsid w:val="00AC2D4E"/>
    <w:rsid w:val="00AC2D65"/>
    <w:rsid w:val="00AC304B"/>
    <w:rsid w:val="00AC3084"/>
    <w:rsid w:val="00AC3092"/>
    <w:rsid w:val="00AC31D2"/>
    <w:rsid w:val="00AC322F"/>
    <w:rsid w:val="00AC32D2"/>
    <w:rsid w:val="00AC33E5"/>
    <w:rsid w:val="00AC3431"/>
    <w:rsid w:val="00AC35D5"/>
    <w:rsid w:val="00AC35E6"/>
    <w:rsid w:val="00AC3630"/>
    <w:rsid w:val="00AC3691"/>
    <w:rsid w:val="00AC3744"/>
    <w:rsid w:val="00AC38E9"/>
    <w:rsid w:val="00AC39A8"/>
    <w:rsid w:val="00AC39B0"/>
    <w:rsid w:val="00AC39EE"/>
    <w:rsid w:val="00AC3B2E"/>
    <w:rsid w:val="00AC3CB1"/>
    <w:rsid w:val="00AC3EEA"/>
    <w:rsid w:val="00AC4095"/>
    <w:rsid w:val="00AC419C"/>
    <w:rsid w:val="00AC428F"/>
    <w:rsid w:val="00AC42A8"/>
    <w:rsid w:val="00AC45D6"/>
    <w:rsid w:val="00AC462D"/>
    <w:rsid w:val="00AC46FE"/>
    <w:rsid w:val="00AC47F9"/>
    <w:rsid w:val="00AC48F7"/>
    <w:rsid w:val="00AC49C3"/>
    <w:rsid w:val="00AC4A1A"/>
    <w:rsid w:val="00AC4B9B"/>
    <w:rsid w:val="00AC4D53"/>
    <w:rsid w:val="00AC4E2E"/>
    <w:rsid w:val="00AC4E59"/>
    <w:rsid w:val="00AC501A"/>
    <w:rsid w:val="00AC515B"/>
    <w:rsid w:val="00AC51BF"/>
    <w:rsid w:val="00AC520B"/>
    <w:rsid w:val="00AC53E7"/>
    <w:rsid w:val="00AC5412"/>
    <w:rsid w:val="00AC5439"/>
    <w:rsid w:val="00AC551E"/>
    <w:rsid w:val="00AC57E0"/>
    <w:rsid w:val="00AC5A3B"/>
    <w:rsid w:val="00AC5A9E"/>
    <w:rsid w:val="00AC5BE9"/>
    <w:rsid w:val="00AC5D8C"/>
    <w:rsid w:val="00AC6139"/>
    <w:rsid w:val="00AC61B3"/>
    <w:rsid w:val="00AC63F4"/>
    <w:rsid w:val="00AC6488"/>
    <w:rsid w:val="00AC6521"/>
    <w:rsid w:val="00AC6522"/>
    <w:rsid w:val="00AC65F2"/>
    <w:rsid w:val="00AC683C"/>
    <w:rsid w:val="00AC690A"/>
    <w:rsid w:val="00AC69BE"/>
    <w:rsid w:val="00AC6A26"/>
    <w:rsid w:val="00AC6A8B"/>
    <w:rsid w:val="00AC6C7A"/>
    <w:rsid w:val="00AC6D0A"/>
    <w:rsid w:val="00AC6E42"/>
    <w:rsid w:val="00AC7091"/>
    <w:rsid w:val="00AC70C2"/>
    <w:rsid w:val="00AC71E2"/>
    <w:rsid w:val="00AC7327"/>
    <w:rsid w:val="00AC7339"/>
    <w:rsid w:val="00AC744C"/>
    <w:rsid w:val="00AC752D"/>
    <w:rsid w:val="00AC764B"/>
    <w:rsid w:val="00AC76F5"/>
    <w:rsid w:val="00AC789A"/>
    <w:rsid w:val="00AC78F7"/>
    <w:rsid w:val="00AC796A"/>
    <w:rsid w:val="00AC7BE8"/>
    <w:rsid w:val="00AC7C31"/>
    <w:rsid w:val="00AC7D7F"/>
    <w:rsid w:val="00AC7E16"/>
    <w:rsid w:val="00AC7F53"/>
    <w:rsid w:val="00AC7FDC"/>
    <w:rsid w:val="00AD0174"/>
    <w:rsid w:val="00AD028B"/>
    <w:rsid w:val="00AD02E8"/>
    <w:rsid w:val="00AD0307"/>
    <w:rsid w:val="00AD03CC"/>
    <w:rsid w:val="00AD0547"/>
    <w:rsid w:val="00AD0595"/>
    <w:rsid w:val="00AD06ED"/>
    <w:rsid w:val="00AD0A4B"/>
    <w:rsid w:val="00AD0A73"/>
    <w:rsid w:val="00AD0E43"/>
    <w:rsid w:val="00AD0FF3"/>
    <w:rsid w:val="00AD108D"/>
    <w:rsid w:val="00AD10B8"/>
    <w:rsid w:val="00AD110A"/>
    <w:rsid w:val="00AD11B6"/>
    <w:rsid w:val="00AD12BD"/>
    <w:rsid w:val="00AD1373"/>
    <w:rsid w:val="00AD1394"/>
    <w:rsid w:val="00AD13F3"/>
    <w:rsid w:val="00AD14EA"/>
    <w:rsid w:val="00AD15F0"/>
    <w:rsid w:val="00AD163D"/>
    <w:rsid w:val="00AD16F4"/>
    <w:rsid w:val="00AD171D"/>
    <w:rsid w:val="00AD1730"/>
    <w:rsid w:val="00AD1931"/>
    <w:rsid w:val="00AD1996"/>
    <w:rsid w:val="00AD1DFE"/>
    <w:rsid w:val="00AD1F06"/>
    <w:rsid w:val="00AD1F4E"/>
    <w:rsid w:val="00AD202B"/>
    <w:rsid w:val="00AD2113"/>
    <w:rsid w:val="00AD22AB"/>
    <w:rsid w:val="00AD2574"/>
    <w:rsid w:val="00AD2579"/>
    <w:rsid w:val="00AD25B9"/>
    <w:rsid w:val="00AD264A"/>
    <w:rsid w:val="00AD26ED"/>
    <w:rsid w:val="00AD284F"/>
    <w:rsid w:val="00AD287F"/>
    <w:rsid w:val="00AD28FD"/>
    <w:rsid w:val="00AD2A2B"/>
    <w:rsid w:val="00AD2ACB"/>
    <w:rsid w:val="00AD2B01"/>
    <w:rsid w:val="00AD2BAD"/>
    <w:rsid w:val="00AD2C0D"/>
    <w:rsid w:val="00AD2D96"/>
    <w:rsid w:val="00AD2DE3"/>
    <w:rsid w:val="00AD2E96"/>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2F2"/>
    <w:rsid w:val="00AD463E"/>
    <w:rsid w:val="00AD46E9"/>
    <w:rsid w:val="00AD48F9"/>
    <w:rsid w:val="00AD4A10"/>
    <w:rsid w:val="00AD4B08"/>
    <w:rsid w:val="00AD4B38"/>
    <w:rsid w:val="00AD4C22"/>
    <w:rsid w:val="00AD4C76"/>
    <w:rsid w:val="00AD4CF1"/>
    <w:rsid w:val="00AD4D54"/>
    <w:rsid w:val="00AD4DD5"/>
    <w:rsid w:val="00AD4E2C"/>
    <w:rsid w:val="00AD4E45"/>
    <w:rsid w:val="00AD4E9E"/>
    <w:rsid w:val="00AD4ED9"/>
    <w:rsid w:val="00AD501F"/>
    <w:rsid w:val="00AD514B"/>
    <w:rsid w:val="00AD5272"/>
    <w:rsid w:val="00AD528B"/>
    <w:rsid w:val="00AD550A"/>
    <w:rsid w:val="00AD59CC"/>
    <w:rsid w:val="00AD5B4C"/>
    <w:rsid w:val="00AD5C20"/>
    <w:rsid w:val="00AD5C83"/>
    <w:rsid w:val="00AD5D8B"/>
    <w:rsid w:val="00AD5D91"/>
    <w:rsid w:val="00AD5DD7"/>
    <w:rsid w:val="00AD5E0A"/>
    <w:rsid w:val="00AD5F16"/>
    <w:rsid w:val="00AD6015"/>
    <w:rsid w:val="00AD60EB"/>
    <w:rsid w:val="00AD610F"/>
    <w:rsid w:val="00AD62BC"/>
    <w:rsid w:val="00AD632A"/>
    <w:rsid w:val="00AD63BA"/>
    <w:rsid w:val="00AD678D"/>
    <w:rsid w:val="00AD6808"/>
    <w:rsid w:val="00AD6863"/>
    <w:rsid w:val="00AD6880"/>
    <w:rsid w:val="00AD68B5"/>
    <w:rsid w:val="00AD6985"/>
    <w:rsid w:val="00AD6A8F"/>
    <w:rsid w:val="00AD6C7F"/>
    <w:rsid w:val="00AD6E10"/>
    <w:rsid w:val="00AD6E9E"/>
    <w:rsid w:val="00AD6FC6"/>
    <w:rsid w:val="00AD70C9"/>
    <w:rsid w:val="00AD71A1"/>
    <w:rsid w:val="00AD723D"/>
    <w:rsid w:val="00AD732B"/>
    <w:rsid w:val="00AD742D"/>
    <w:rsid w:val="00AD7599"/>
    <w:rsid w:val="00AD75A6"/>
    <w:rsid w:val="00AD7636"/>
    <w:rsid w:val="00AD7759"/>
    <w:rsid w:val="00AD7920"/>
    <w:rsid w:val="00AD7927"/>
    <w:rsid w:val="00AD7984"/>
    <w:rsid w:val="00AD7B27"/>
    <w:rsid w:val="00AD7C65"/>
    <w:rsid w:val="00AE0074"/>
    <w:rsid w:val="00AE020E"/>
    <w:rsid w:val="00AE0576"/>
    <w:rsid w:val="00AE060F"/>
    <w:rsid w:val="00AE071F"/>
    <w:rsid w:val="00AE07B6"/>
    <w:rsid w:val="00AE088F"/>
    <w:rsid w:val="00AE08A0"/>
    <w:rsid w:val="00AE08F3"/>
    <w:rsid w:val="00AE0963"/>
    <w:rsid w:val="00AE0A52"/>
    <w:rsid w:val="00AE0CE0"/>
    <w:rsid w:val="00AE0D23"/>
    <w:rsid w:val="00AE0DA8"/>
    <w:rsid w:val="00AE0E9E"/>
    <w:rsid w:val="00AE139E"/>
    <w:rsid w:val="00AE1418"/>
    <w:rsid w:val="00AE14B7"/>
    <w:rsid w:val="00AE14CD"/>
    <w:rsid w:val="00AE158D"/>
    <w:rsid w:val="00AE1625"/>
    <w:rsid w:val="00AE1702"/>
    <w:rsid w:val="00AE1854"/>
    <w:rsid w:val="00AE1C0D"/>
    <w:rsid w:val="00AE1CF9"/>
    <w:rsid w:val="00AE2051"/>
    <w:rsid w:val="00AE2205"/>
    <w:rsid w:val="00AE232B"/>
    <w:rsid w:val="00AE26BE"/>
    <w:rsid w:val="00AE2792"/>
    <w:rsid w:val="00AE27A4"/>
    <w:rsid w:val="00AE2A86"/>
    <w:rsid w:val="00AE2BFE"/>
    <w:rsid w:val="00AE2E57"/>
    <w:rsid w:val="00AE2F42"/>
    <w:rsid w:val="00AE3004"/>
    <w:rsid w:val="00AE3184"/>
    <w:rsid w:val="00AE320F"/>
    <w:rsid w:val="00AE33ED"/>
    <w:rsid w:val="00AE3479"/>
    <w:rsid w:val="00AE3A56"/>
    <w:rsid w:val="00AE3CD4"/>
    <w:rsid w:val="00AE3CE1"/>
    <w:rsid w:val="00AE3DE2"/>
    <w:rsid w:val="00AE3E27"/>
    <w:rsid w:val="00AE3FDC"/>
    <w:rsid w:val="00AE428B"/>
    <w:rsid w:val="00AE4371"/>
    <w:rsid w:val="00AE43E9"/>
    <w:rsid w:val="00AE4454"/>
    <w:rsid w:val="00AE44CE"/>
    <w:rsid w:val="00AE4518"/>
    <w:rsid w:val="00AE4557"/>
    <w:rsid w:val="00AE4613"/>
    <w:rsid w:val="00AE46A7"/>
    <w:rsid w:val="00AE4726"/>
    <w:rsid w:val="00AE477C"/>
    <w:rsid w:val="00AE47B4"/>
    <w:rsid w:val="00AE4949"/>
    <w:rsid w:val="00AE4A1F"/>
    <w:rsid w:val="00AE4B09"/>
    <w:rsid w:val="00AE4B4B"/>
    <w:rsid w:val="00AE4B5C"/>
    <w:rsid w:val="00AE4BD7"/>
    <w:rsid w:val="00AE4C51"/>
    <w:rsid w:val="00AE4C55"/>
    <w:rsid w:val="00AE4C57"/>
    <w:rsid w:val="00AE4CAD"/>
    <w:rsid w:val="00AE4D72"/>
    <w:rsid w:val="00AE4EBE"/>
    <w:rsid w:val="00AE4F01"/>
    <w:rsid w:val="00AE4F1D"/>
    <w:rsid w:val="00AE5107"/>
    <w:rsid w:val="00AE510D"/>
    <w:rsid w:val="00AE52BB"/>
    <w:rsid w:val="00AE531F"/>
    <w:rsid w:val="00AE535D"/>
    <w:rsid w:val="00AE54E4"/>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7EC"/>
    <w:rsid w:val="00AE69BD"/>
    <w:rsid w:val="00AE6A9B"/>
    <w:rsid w:val="00AE6CBB"/>
    <w:rsid w:val="00AE6CF6"/>
    <w:rsid w:val="00AE6D12"/>
    <w:rsid w:val="00AE6EEB"/>
    <w:rsid w:val="00AE6F5B"/>
    <w:rsid w:val="00AE703F"/>
    <w:rsid w:val="00AE71BA"/>
    <w:rsid w:val="00AE723D"/>
    <w:rsid w:val="00AE72D3"/>
    <w:rsid w:val="00AE73ED"/>
    <w:rsid w:val="00AE75A9"/>
    <w:rsid w:val="00AE767D"/>
    <w:rsid w:val="00AE77C7"/>
    <w:rsid w:val="00AE77F1"/>
    <w:rsid w:val="00AE784D"/>
    <w:rsid w:val="00AE78BC"/>
    <w:rsid w:val="00AE7992"/>
    <w:rsid w:val="00AE7ABE"/>
    <w:rsid w:val="00AE7B93"/>
    <w:rsid w:val="00AE7D16"/>
    <w:rsid w:val="00AE7E80"/>
    <w:rsid w:val="00AE7F16"/>
    <w:rsid w:val="00AF01F3"/>
    <w:rsid w:val="00AF02C9"/>
    <w:rsid w:val="00AF0303"/>
    <w:rsid w:val="00AF0311"/>
    <w:rsid w:val="00AF0362"/>
    <w:rsid w:val="00AF062F"/>
    <w:rsid w:val="00AF07EE"/>
    <w:rsid w:val="00AF0801"/>
    <w:rsid w:val="00AF088D"/>
    <w:rsid w:val="00AF0BB0"/>
    <w:rsid w:val="00AF0BCA"/>
    <w:rsid w:val="00AF0C27"/>
    <w:rsid w:val="00AF106C"/>
    <w:rsid w:val="00AF10D3"/>
    <w:rsid w:val="00AF115E"/>
    <w:rsid w:val="00AF11A1"/>
    <w:rsid w:val="00AF120F"/>
    <w:rsid w:val="00AF1414"/>
    <w:rsid w:val="00AF1489"/>
    <w:rsid w:val="00AF14F9"/>
    <w:rsid w:val="00AF15B9"/>
    <w:rsid w:val="00AF1678"/>
    <w:rsid w:val="00AF1703"/>
    <w:rsid w:val="00AF1719"/>
    <w:rsid w:val="00AF1723"/>
    <w:rsid w:val="00AF180B"/>
    <w:rsid w:val="00AF1958"/>
    <w:rsid w:val="00AF19CF"/>
    <w:rsid w:val="00AF1AF5"/>
    <w:rsid w:val="00AF1BF3"/>
    <w:rsid w:val="00AF1C1A"/>
    <w:rsid w:val="00AF1C43"/>
    <w:rsid w:val="00AF1CBC"/>
    <w:rsid w:val="00AF1D70"/>
    <w:rsid w:val="00AF2078"/>
    <w:rsid w:val="00AF20C8"/>
    <w:rsid w:val="00AF21E6"/>
    <w:rsid w:val="00AF226C"/>
    <w:rsid w:val="00AF2288"/>
    <w:rsid w:val="00AF235A"/>
    <w:rsid w:val="00AF236B"/>
    <w:rsid w:val="00AF2444"/>
    <w:rsid w:val="00AF24EF"/>
    <w:rsid w:val="00AF27F2"/>
    <w:rsid w:val="00AF28B0"/>
    <w:rsid w:val="00AF28D5"/>
    <w:rsid w:val="00AF299A"/>
    <w:rsid w:val="00AF2B1F"/>
    <w:rsid w:val="00AF2D42"/>
    <w:rsid w:val="00AF2D47"/>
    <w:rsid w:val="00AF2DCE"/>
    <w:rsid w:val="00AF2DED"/>
    <w:rsid w:val="00AF2E75"/>
    <w:rsid w:val="00AF2F32"/>
    <w:rsid w:val="00AF31AC"/>
    <w:rsid w:val="00AF31DE"/>
    <w:rsid w:val="00AF31FA"/>
    <w:rsid w:val="00AF3293"/>
    <w:rsid w:val="00AF3623"/>
    <w:rsid w:val="00AF3742"/>
    <w:rsid w:val="00AF37AD"/>
    <w:rsid w:val="00AF3896"/>
    <w:rsid w:val="00AF3A57"/>
    <w:rsid w:val="00AF3A59"/>
    <w:rsid w:val="00AF3AAF"/>
    <w:rsid w:val="00AF3C80"/>
    <w:rsid w:val="00AF3C8C"/>
    <w:rsid w:val="00AF3C92"/>
    <w:rsid w:val="00AF3F50"/>
    <w:rsid w:val="00AF4005"/>
    <w:rsid w:val="00AF41FC"/>
    <w:rsid w:val="00AF4279"/>
    <w:rsid w:val="00AF429C"/>
    <w:rsid w:val="00AF438E"/>
    <w:rsid w:val="00AF43FE"/>
    <w:rsid w:val="00AF4533"/>
    <w:rsid w:val="00AF456A"/>
    <w:rsid w:val="00AF457C"/>
    <w:rsid w:val="00AF45C4"/>
    <w:rsid w:val="00AF4648"/>
    <w:rsid w:val="00AF496C"/>
    <w:rsid w:val="00AF4B0E"/>
    <w:rsid w:val="00AF4B50"/>
    <w:rsid w:val="00AF4C3A"/>
    <w:rsid w:val="00AF4C42"/>
    <w:rsid w:val="00AF4C8A"/>
    <w:rsid w:val="00AF4D4E"/>
    <w:rsid w:val="00AF4DCC"/>
    <w:rsid w:val="00AF4FAB"/>
    <w:rsid w:val="00AF5021"/>
    <w:rsid w:val="00AF528F"/>
    <w:rsid w:val="00AF531F"/>
    <w:rsid w:val="00AF5354"/>
    <w:rsid w:val="00AF5363"/>
    <w:rsid w:val="00AF53A7"/>
    <w:rsid w:val="00AF545A"/>
    <w:rsid w:val="00AF54E4"/>
    <w:rsid w:val="00AF554E"/>
    <w:rsid w:val="00AF566C"/>
    <w:rsid w:val="00AF56E4"/>
    <w:rsid w:val="00AF5734"/>
    <w:rsid w:val="00AF5843"/>
    <w:rsid w:val="00AF5928"/>
    <w:rsid w:val="00AF5A17"/>
    <w:rsid w:val="00AF5BBB"/>
    <w:rsid w:val="00AF5C9B"/>
    <w:rsid w:val="00AF5EA5"/>
    <w:rsid w:val="00AF5F78"/>
    <w:rsid w:val="00AF614E"/>
    <w:rsid w:val="00AF63A9"/>
    <w:rsid w:val="00AF6591"/>
    <w:rsid w:val="00AF65B6"/>
    <w:rsid w:val="00AF66F1"/>
    <w:rsid w:val="00AF683A"/>
    <w:rsid w:val="00AF68DD"/>
    <w:rsid w:val="00AF692D"/>
    <w:rsid w:val="00AF6AE3"/>
    <w:rsid w:val="00AF6B1B"/>
    <w:rsid w:val="00AF6B60"/>
    <w:rsid w:val="00AF6DB8"/>
    <w:rsid w:val="00AF6DEE"/>
    <w:rsid w:val="00AF70D0"/>
    <w:rsid w:val="00AF724C"/>
    <w:rsid w:val="00AF738A"/>
    <w:rsid w:val="00AF7546"/>
    <w:rsid w:val="00AF767D"/>
    <w:rsid w:val="00AF7A91"/>
    <w:rsid w:val="00AF7CDF"/>
    <w:rsid w:val="00AF7D19"/>
    <w:rsid w:val="00AF7D95"/>
    <w:rsid w:val="00AF7DAB"/>
    <w:rsid w:val="00AF7E1C"/>
    <w:rsid w:val="00AF7E9E"/>
    <w:rsid w:val="00AF7EDB"/>
    <w:rsid w:val="00AF7F09"/>
    <w:rsid w:val="00AF7F1D"/>
    <w:rsid w:val="00B00059"/>
    <w:rsid w:val="00B002BA"/>
    <w:rsid w:val="00B00306"/>
    <w:rsid w:val="00B00725"/>
    <w:rsid w:val="00B00987"/>
    <w:rsid w:val="00B009D3"/>
    <w:rsid w:val="00B00AAE"/>
    <w:rsid w:val="00B00BB9"/>
    <w:rsid w:val="00B00BF0"/>
    <w:rsid w:val="00B00D07"/>
    <w:rsid w:val="00B00D62"/>
    <w:rsid w:val="00B00E96"/>
    <w:rsid w:val="00B010D3"/>
    <w:rsid w:val="00B01214"/>
    <w:rsid w:val="00B0135F"/>
    <w:rsid w:val="00B013EF"/>
    <w:rsid w:val="00B0158B"/>
    <w:rsid w:val="00B01669"/>
    <w:rsid w:val="00B018C0"/>
    <w:rsid w:val="00B019E4"/>
    <w:rsid w:val="00B01A7A"/>
    <w:rsid w:val="00B01B96"/>
    <w:rsid w:val="00B01C12"/>
    <w:rsid w:val="00B01CC2"/>
    <w:rsid w:val="00B01E54"/>
    <w:rsid w:val="00B01F0D"/>
    <w:rsid w:val="00B02014"/>
    <w:rsid w:val="00B021DE"/>
    <w:rsid w:val="00B0226B"/>
    <w:rsid w:val="00B0226D"/>
    <w:rsid w:val="00B0237A"/>
    <w:rsid w:val="00B023FC"/>
    <w:rsid w:val="00B0257C"/>
    <w:rsid w:val="00B026FA"/>
    <w:rsid w:val="00B0286B"/>
    <w:rsid w:val="00B0298D"/>
    <w:rsid w:val="00B02A4C"/>
    <w:rsid w:val="00B02AEA"/>
    <w:rsid w:val="00B02BDD"/>
    <w:rsid w:val="00B02BF3"/>
    <w:rsid w:val="00B02F48"/>
    <w:rsid w:val="00B02FAE"/>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C54"/>
    <w:rsid w:val="00B04D36"/>
    <w:rsid w:val="00B04EEC"/>
    <w:rsid w:val="00B04F11"/>
    <w:rsid w:val="00B050D5"/>
    <w:rsid w:val="00B05198"/>
    <w:rsid w:val="00B0527A"/>
    <w:rsid w:val="00B053F5"/>
    <w:rsid w:val="00B05407"/>
    <w:rsid w:val="00B054CE"/>
    <w:rsid w:val="00B05592"/>
    <w:rsid w:val="00B05629"/>
    <w:rsid w:val="00B05688"/>
    <w:rsid w:val="00B0579D"/>
    <w:rsid w:val="00B05C15"/>
    <w:rsid w:val="00B05D86"/>
    <w:rsid w:val="00B05DEF"/>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4C6"/>
    <w:rsid w:val="00B075EC"/>
    <w:rsid w:val="00B07909"/>
    <w:rsid w:val="00B07924"/>
    <w:rsid w:val="00B07CBE"/>
    <w:rsid w:val="00B07D25"/>
    <w:rsid w:val="00B07D69"/>
    <w:rsid w:val="00B07F35"/>
    <w:rsid w:val="00B07F5F"/>
    <w:rsid w:val="00B10030"/>
    <w:rsid w:val="00B10120"/>
    <w:rsid w:val="00B1028D"/>
    <w:rsid w:val="00B10335"/>
    <w:rsid w:val="00B104E3"/>
    <w:rsid w:val="00B1050F"/>
    <w:rsid w:val="00B1060C"/>
    <w:rsid w:val="00B1093D"/>
    <w:rsid w:val="00B10A86"/>
    <w:rsid w:val="00B10BD1"/>
    <w:rsid w:val="00B10C13"/>
    <w:rsid w:val="00B10DDA"/>
    <w:rsid w:val="00B10E2C"/>
    <w:rsid w:val="00B10EC2"/>
    <w:rsid w:val="00B1101B"/>
    <w:rsid w:val="00B1109B"/>
    <w:rsid w:val="00B1111E"/>
    <w:rsid w:val="00B111BF"/>
    <w:rsid w:val="00B113A9"/>
    <w:rsid w:val="00B11494"/>
    <w:rsid w:val="00B114B7"/>
    <w:rsid w:val="00B114C4"/>
    <w:rsid w:val="00B115A1"/>
    <w:rsid w:val="00B115B5"/>
    <w:rsid w:val="00B1168D"/>
    <w:rsid w:val="00B11792"/>
    <w:rsid w:val="00B1187A"/>
    <w:rsid w:val="00B11882"/>
    <w:rsid w:val="00B11C98"/>
    <w:rsid w:val="00B11E29"/>
    <w:rsid w:val="00B12123"/>
    <w:rsid w:val="00B1215A"/>
    <w:rsid w:val="00B1219E"/>
    <w:rsid w:val="00B121CA"/>
    <w:rsid w:val="00B12287"/>
    <w:rsid w:val="00B122AD"/>
    <w:rsid w:val="00B123BA"/>
    <w:rsid w:val="00B126FA"/>
    <w:rsid w:val="00B12830"/>
    <w:rsid w:val="00B12A59"/>
    <w:rsid w:val="00B12CA4"/>
    <w:rsid w:val="00B12D2F"/>
    <w:rsid w:val="00B12F78"/>
    <w:rsid w:val="00B12FD5"/>
    <w:rsid w:val="00B13286"/>
    <w:rsid w:val="00B1329C"/>
    <w:rsid w:val="00B13343"/>
    <w:rsid w:val="00B133AD"/>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844"/>
    <w:rsid w:val="00B148FB"/>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592"/>
    <w:rsid w:val="00B1667C"/>
    <w:rsid w:val="00B16704"/>
    <w:rsid w:val="00B16728"/>
    <w:rsid w:val="00B167A6"/>
    <w:rsid w:val="00B1684D"/>
    <w:rsid w:val="00B168F9"/>
    <w:rsid w:val="00B16B5F"/>
    <w:rsid w:val="00B16BD8"/>
    <w:rsid w:val="00B16C5A"/>
    <w:rsid w:val="00B171CB"/>
    <w:rsid w:val="00B1736C"/>
    <w:rsid w:val="00B173F1"/>
    <w:rsid w:val="00B1754E"/>
    <w:rsid w:val="00B1757D"/>
    <w:rsid w:val="00B17744"/>
    <w:rsid w:val="00B17C92"/>
    <w:rsid w:val="00B17CD4"/>
    <w:rsid w:val="00B17D9C"/>
    <w:rsid w:val="00B17DB1"/>
    <w:rsid w:val="00B17EE5"/>
    <w:rsid w:val="00B17F23"/>
    <w:rsid w:val="00B20057"/>
    <w:rsid w:val="00B202FE"/>
    <w:rsid w:val="00B2034E"/>
    <w:rsid w:val="00B2043A"/>
    <w:rsid w:val="00B2048B"/>
    <w:rsid w:val="00B205EC"/>
    <w:rsid w:val="00B20A46"/>
    <w:rsid w:val="00B20AE3"/>
    <w:rsid w:val="00B20AEA"/>
    <w:rsid w:val="00B20C35"/>
    <w:rsid w:val="00B20CFA"/>
    <w:rsid w:val="00B20E2B"/>
    <w:rsid w:val="00B20F9F"/>
    <w:rsid w:val="00B21016"/>
    <w:rsid w:val="00B21050"/>
    <w:rsid w:val="00B212F5"/>
    <w:rsid w:val="00B21439"/>
    <w:rsid w:val="00B215F9"/>
    <w:rsid w:val="00B216FF"/>
    <w:rsid w:val="00B217C1"/>
    <w:rsid w:val="00B21913"/>
    <w:rsid w:val="00B21B99"/>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C5E"/>
    <w:rsid w:val="00B23DB1"/>
    <w:rsid w:val="00B23FAE"/>
    <w:rsid w:val="00B23FE7"/>
    <w:rsid w:val="00B24051"/>
    <w:rsid w:val="00B24110"/>
    <w:rsid w:val="00B24135"/>
    <w:rsid w:val="00B242E8"/>
    <w:rsid w:val="00B243C7"/>
    <w:rsid w:val="00B24491"/>
    <w:rsid w:val="00B24582"/>
    <w:rsid w:val="00B24620"/>
    <w:rsid w:val="00B2465F"/>
    <w:rsid w:val="00B24708"/>
    <w:rsid w:val="00B247A3"/>
    <w:rsid w:val="00B2498B"/>
    <w:rsid w:val="00B24B39"/>
    <w:rsid w:val="00B24B93"/>
    <w:rsid w:val="00B24C1C"/>
    <w:rsid w:val="00B24D59"/>
    <w:rsid w:val="00B24F3C"/>
    <w:rsid w:val="00B24F49"/>
    <w:rsid w:val="00B251B1"/>
    <w:rsid w:val="00B25370"/>
    <w:rsid w:val="00B253BD"/>
    <w:rsid w:val="00B2544E"/>
    <w:rsid w:val="00B25468"/>
    <w:rsid w:val="00B254EC"/>
    <w:rsid w:val="00B25585"/>
    <w:rsid w:val="00B25803"/>
    <w:rsid w:val="00B25870"/>
    <w:rsid w:val="00B2593C"/>
    <w:rsid w:val="00B259E8"/>
    <w:rsid w:val="00B25A45"/>
    <w:rsid w:val="00B25A70"/>
    <w:rsid w:val="00B25BD8"/>
    <w:rsid w:val="00B25BFF"/>
    <w:rsid w:val="00B25E1D"/>
    <w:rsid w:val="00B25EA1"/>
    <w:rsid w:val="00B25F9A"/>
    <w:rsid w:val="00B2605F"/>
    <w:rsid w:val="00B26113"/>
    <w:rsid w:val="00B2613A"/>
    <w:rsid w:val="00B26185"/>
    <w:rsid w:val="00B2628C"/>
    <w:rsid w:val="00B26377"/>
    <w:rsid w:val="00B26586"/>
    <w:rsid w:val="00B269CE"/>
    <w:rsid w:val="00B26B41"/>
    <w:rsid w:val="00B26C5D"/>
    <w:rsid w:val="00B26CE1"/>
    <w:rsid w:val="00B26E3F"/>
    <w:rsid w:val="00B26F56"/>
    <w:rsid w:val="00B26F6A"/>
    <w:rsid w:val="00B2757B"/>
    <w:rsid w:val="00B275BB"/>
    <w:rsid w:val="00B275BE"/>
    <w:rsid w:val="00B278DB"/>
    <w:rsid w:val="00B27C9B"/>
    <w:rsid w:val="00B27D54"/>
    <w:rsid w:val="00B27D5A"/>
    <w:rsid w:val="00B27D71"/>
    <w:rsid w:val="00B27D7F"/>
    <w:rsid w:val="00B300BD"/>
    <w:rsid w:val="00B30359"/>
    <w:rsid w:val="00B303E7"/>
    <w:rsid w:val="00B30411"/>
    <w:rsid w:val="00B30475"/>
    <w:rsid w:val="00B305C0"/>
    <w:rsid w:val="00B307C6"/>
    <w:rsid w:val="00B30866"/>
    <w:rsid w:val="00B30935"/>
    <w:rsid w:val="00B309D2"/>
    <w:rsid w:val="00B30A55"/>
    <w:rsid w:val="00B30E74"/>
    <w:rsid w:val="00B30F39"/>
    <w:rsid w:val="00B310EE"/>
    <w:rsid w:val="00B3112F"/>
    <w:rsid w:val="00B311CC"/>
    <w:rsid w:val="00B31252"/>
    <w:rsid w:val="00B312B1"/>
    <w:rsid w:val="00B315BB"/>
    <w:rsid w:val="00B315CC"/>
    <w:rsid w:val="00B3187E"/>
    <w:rsid w:val="00B318EE"/>
    <w:rsid w:val="00B31905"/>
    <w:rsid w:val="00B31A1E"/>
    <w:rsid w:val="00B31B71"/>
    <w:rsid w:val="00B31E5F"/>
    <w:rsid w:val="00B32206"/>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20D"/>
    <w:rsid w:val="00B3539A"/>
    <w:rsid w:val="00B35585"/>
    <w:rsid w:val="00B35839"/>
    <w:rsid w:val="00B35A49"/>
    <w:rsid w:val="00B35A74"/>
    <w:rsid w:val="00B35BA4"/>
    <w:rsid w:val="00B35CB3"/>
    <w:rsid w:val="00B35DB6"/>
    <w:rsid w:val="00B35E0F"/>
    <w:rsid w:val="00B35F8E"/>
    <w:rsid w:val="00B3648F"/>
    <w:rsid w:val="00B365BB"/>
    <w:rsid w:val="00B366F0"/>
    <w:rsid w:val="00B36731"/>
    <w:rsid w:val="00B3676A"/>
    <w:rsid w:val="00B36805"/>
    <w:rsid w:val="00B36931"/>
    <w:rsid w:val="00B36B7C"/>
    <w:rsid w:val="00B36BA5"/>
    <w:rsid w:val="00B36BDE"/>
    <w:rsid w:val="00B36C43"/>
    <w:rsid w:val="00B36CA6"/>
    <w:rsid w:val="00B36D5C"/>
    <w:rsid w:val="00B36F05"/>
    <w:rsid w:val="00B3702D"/>
    <w:rsid w:val="00B37121"/>
    <w:rsid w:val="00B373A8"/>
    <w:rsid w:val="00B37401"/>
    <w:rsid w:val="00B37424"/>
    <w:rsid w:val="00B3792A"/>
    <w:rsid w:val="00B37937"/>
    <w:rsid w:val="00B379D5"/>
    <w:rsid w:val="00B37A61"/>
    <w:rsid w:val="00B37B62"/>
    <w:rsid w:val="00B37CF2"/>
    <w:rsid w:val="00B37CF8"/>
    <w:rsid w:val="00B4003E"/>
    <w:rsid w:val="00B40292"/>
    <w:rsid w:val="00B4029F"/>
    <w:rsid w:val="00B402E8"/>
    <w:rsid w:val="00B4052A"/>
    <w:rsid w:val="00B406B2"/>
    <w:rsid w:val="00B409F9"/>
    <w:rsid w:val="00B40A1C"/>
    <w:rsid w:val="00B40AA3"/>
    <w:rsid w:val="00B40AF5"/>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25"/>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D4"/>
    <w:rsid w:val="00B424F2"/>
    <w:rsid w:val="00B426F3"/>
    <w:rsid w:val="00B4279C"/>
    <w:rsid w:val="00B427E4"/>
    <w:rsid w:val="00B42879"/>
    <w:rsid w:val="00B4287C"/>
    <w:rsid w:val="00B429A7"/>
    <w:rsid w:val="00B42A33"/>
    <w:rsid w:val="00B42AD0"/>
    <w:rsid w:val="00B42B62"/>
    <w:rsid w:val="00B42B9A"/>
    <w:rsid w:val="00B42BC3"/>
    <w:rsid w:val="00B42E75"/>
    <w:rsid w:val="00B42F09"/>
    <w:rsid w:val="00B43068"/>
    <w:rsid w:val="00B430D3"/>
    <w:rsid w:val="00B4317F"/>
    <w:rsid w:val="00B4326A"/>
    <w:rsid w:val="00B43292"/>
    <w:rsid w:val="00B432D4"/>
    <w:rsid w:val="00B434B2"/>
    <w:rsid w:val="00B437BD"/>
    <w:rsid w:val="00B43985"/>
    <w:rsid w:val="00B439FA"/>
    <w:rsid w:val="00B43C60"/>
    <w:rsid w:val="00B43D4D"/>
    <w:rsid w:val="00B4406D"/>
    <w:rsid w:val="00B440CF"/>
    <w:rsid w:val="00B44195"/>
    <w:rsid w:val="00B44236"/>
    <w:rsid w:val="00B4425A"/>
    <w:rsid w:val="00B442B6"/>
    <w:rsid w:val="00B442DE"/>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67"/>
    <w:rsid w:val="00B453FF"/>
    <w:rsid w:val="00B4540E"/>
    <w:rsid w:val="00B454E9"/>
    <w:rsid w:val="00B4581A"/>
    <w:rsid w:val="00B45A3D"/>
    <w:rsid w:val="00B45A61"/>
    <w:rsid w:val="00B45BCF"/>
    <w:rsid w:val="00B45F47"/>
    <w:rsid w:val="00B46177"/>
    <w:rsid w:val="00B4622C"/>
    <w:rsid w:val="00B462D6"/>
    <w:rsid w:val="00B463C0"/>
    <w:rsid w:val="00B46544"/>
    <w:rsid w:val="00B46681"/>
    <w:rsid w:val="00B466E8"/>
    <w:rsid w:val="00B468C8"/>
    <w:rsid w:val="00B46B35"/>
    <w:rsid w:val="00B46BBB"/>
    <w:rsid w:val="00B46CC8"/>
    <w:rsid w:val="00B46CDF"/>
    <w:rsid w:val="00B46D68"/>
    <w:rsid w:val="00B46E66"/>
    <w:rsid w:val="00B46E8C"/>
    <w:rsid w:val="00B47137"/>
    <w:rsid w:val="00B47210"/>
    <w:rsid w:val="00B4747E"/>
    <w:rsid w:val="00B474B2"/>
    <w:rsid w:val="00B4776B"/>
    <w:rsid w:val="00B47784"/>
    <w:rsid w:val="00B4783F"/>
    <w:rsid w:val="00B47C9A"/>
    <w:rsid w:val="00B47CA0"/>
    <w:rsid w:val="00B47CEF"/>
    <w:rsid w:val="00B47E6F"/>
    <w:rsid w:val="00B47E79"/>
    <w:rsid w:val="00B47EE4"/>
    <w:rsid w:val="00B47F12"/>
    <w:rsid w:val="00B47F1F"/>
    <w:rsid w:val="00B47F88"/>
    <w:rsid w:val="00B4E02D"/>
    <w:rsid w:val="00B501C2"/>
    <w:rsid w:val="00B5020A"/>
    <w:rsid w:val="00B50353"/>
    <w:rsid w:val="00B50466"/>
    <w:rsid w:val="00B50494"/>
    <w:rsid w:val="00B504F7"/>
    <w:rsid w:val="00B5055B"/>
    <w:rsid w:val="00B50912"/>
    <w:rsid w:val="00B50957"/>
    <w:rsid w:val="00B509C8"/>
    <w:rsid w:val="00B50CBF"/>
    <w:rsid w:val="00B50E38"/>
    <w:rsid w:val="00B50E4E"/>
    <w:rsid w:val="00B50F70"/>
    <w:rsid w:val="00B510BC"/>
    <w:rsid w:val="00B511A4"/>
    <w:rsid w:val="00B51367"/>
    <w:rsid w:val="00B51420"/>
    <w:rsid w:val="00B5148B"/>
    <w:rsid w:val="00B51526"/>
    <w:rsid w:val="00B51683"/>
    <w:rsid w:val="00B516CD"/>
    <w:rsid w:val="00B51843"/>
    <w:rsid w:val="00B51A25"/>
    <w:rsid w:val="00B51A40"/>
    <w:rsid w:val="00B51A4B"/>
    <w:rsid w:val="00B51B72"/>
    <w:rsid w:val="00B51B9E"/>
    <w:rsid w:val="00B51C7D"/>
    <w:rsid w:val="00B51D57"/>
    <w:rsid w:val="00B51FEF"/>
    <w:rsid w:val="00B52078"/>
    <w:rsid w:val="00B520E8"/>
    <w:rsid w:val="00B52193"/>
    <w:rsid w:val="00B52232"/>
    <w:rsid w:val="00B52345"/>
    <w:rsid w:val="00B5237A"/>
    <w:rsid w:val="00B52540"/>
    <w:rsid w:val="00B52559"/>
    <w:rsid w:val="00B52646"/>
    <w:rsid w:val="00B5273F"/>
    <w:rsid w:val="00B52742"/>
    <w:rsid w:val="00B528C5"/>
    <w:rsid w:val="00B52930"/>
    <w:rsid w:val="00B529F2"/>
    <w:rsid w:val="00B52AAD"/>
    <w:rsid w:val="00B52D69"/>
    <w:rsid w:val="00B52F6C"/>
    <w:rsid w:val="00B52FEA"/>
    <w:rsid w:val="00B53023"/>
    <w:rsid w:val="00B530BB"/>
    <w:rsid w:val="00B53240"/>
    <w:rsid w:val="00B53484"/>
    <w:rsid w:val="00B534EE"/>
    <w:rsid w:val="00B53822"/>
    <w:rsid w:val="00B53827"/>
    <w:rsid w:val="00B539AB"/>
    <w:rsid w:val="00B53A1E"/>
    <w:rsid w:val="00B53AC5"/>
    <w:rsid w:val="00B53B60"/>
    <w:rsid w:val="00B53D89"/>
    <w:rsid w:val="00B53DCF"/>
    <w:rsid w:val="00B53EF5"/>
    <w:rsid w:val="00B5404A"/>
    <w:rsid w:val="00B5418D"/>
    <w:rsid w:val="00B54283"/>
    <w:rsid w:val="00B5428C"/>
    <w:rsid w:val="00B542FA"/>
    <w:rsid w:val="00B543F0"/>
    <w:rsid w:val="00B543F6"/>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28"/>
    <w:rsid w:val="00B552D4"/>
    <w:rsid w:val="00B55379"/>
    <w:rsid w:val="00B553CF"/>
    <w:rsid w:val="00B553DC"/>
    <w:rsid w:val="00B555B8"/>
    <w:rsid w:val="00B5594E"/>
    <w:rsid w:val="00B55ACA"/>
    <w:rsid w:val="00B55C19"/>
    <w:rsid w:val="00B5612F"/>
    <w:rsid w:val="00B5622C"/>
    <w:rsid w:val="00B5637F"/>
    <w:rsid w:val="00B5650C"/>
    <w:rsid w:val="00B56517"/>
    <w:rsid w:val="00B56625"/>
    <w:rsid w:val="00B566E0"/>
    <w:rsid w:val="00B5685D"/>
    <w:rsid w:val="00B569E9"/>
    <w:rsid w:val="00B56A17"/>
    <w:rsid w:val="00B56ABE"/>
    <w:rsid w:val="00B56AE3"/>
    <w:rsid w:val="00B56BF7"/>
    <w:rsid w:val="00B56CB5"/>
    <w:rsid w:val="00B56DC1"/>
    <w:rsid w:val="00B56DC9"/>
    <w:rsid w:val="00B56F9A"/>
    <w:rsid w:val="00B57089"/>
    <w:rsid w:val="00B571A3"/>
    <w:rsid w:val="00B573D3"/>
    <w:rsid w:val="00B573F0"/>
    <w:rsid w:val="00B57561"/>
    <w:rsid w:val="00B575B6"/>
    <w:rsid w:val="00B5767D"/>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CCD"/>
    <w:rsid w:val="00B6301E"/>
    <w:rsid w:val="00B63071"/>
    <w:rsid w:val="00B63169"/>
    <w:rsid w:val="00B6326D"/>
    <w:rsid w:val="00B63410"/>
    <w:rsid w:val="00B637C4"/>
    <w:rsid w:val="00B637E7"/>
    <w:rsid w:val="00B63870"/>
    <w:rsid w:val="00B63B1B"/>
    <w:rsid w:val="00B63DA4"/>
    <w:rsid w:val="00B63F20"/>
    <w:rsid w:val="00B63FCE"/>
    <w:rsid w:val="00B640AB"/>
    <w:rsid w:val="00B6415B"/>
    <w:rsid w:val="00B64212"/>
    <w:rsid w:val="00B64270"/>
    <w:rsid w:val="00B642E3"/>
    <w:rsid w:val="00B64398"/>
    <w:rsid w:val="00B64484"/>
    <w:rsid w:val="00B645EE"/>
    <w:rsid w:val="00B645F8"/>
    <w:rsid w:val="00B646A6"/>
    <w:rsid w:val="00B648BB"/>
    <w:rsid w:val="00B6492D"/>
    <w:rsid w:val="00B64A3E"/>
    <w:rsid w:val="00B64B7E"/>
    <w:rsid w:val="00B64D52"/>
    <w:rsid w:val="00B64DA2"/>
    <w:rsid w:val="00B64DC2"/>
    <w:rsid w:val="00B64E00"/>
    <w:rsid w:val="00B64FCD"/>
    <w:rsid w:val="00B65029"/>
    <w:rsid w:val="00B6510F"/>
    <w:rsid w:val="00B652B0"/>
    <w:rsid w:val="00B65590"/>
    <w:rsid w:val="00B656E8"/>
    <w:rsid w:val="00B657B5"/>
    <w:rsid w:val="00B65820"/>
    <w:rsid w:val="00B65A86"/>
    <w:rsid w:val="00B65C3D"/>
    <w:rsid w:val="00B65D1C"/>
    <w:rsid w:val="00B65DAC"/>
    <w:rsid w:val="00B65E49"/>
    <w:rsid w:val="00B65F96"/>
    <w:rsid w:val="00B660D8"/>
    <w:rsid w:val="00B66258"/>
    <w:rsid w:val="00B6638D"/>
    <w:rsid w:val="00B66425"/>
    <w:rsid w:val="00B664DD"/>
    <w:rsid w:val="00B664EC"/>
    <w:rsid w:val="00B66801"/>
    <w:rsid w:val="00B66947"/>
    <w:rsid w:val="00B66B3B"/>
    <w:rsid w:val="00B66C7F"/>
    <w:rsid w:val="00B66D12"/>
    <w:rsid w:val="00B66D5F"/>
    <w:rsid w:val="00B66D96"/>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803"/>
    <w:rsid w:val="00B7096D"/>
    <w:rsid w:val="00B70A49"/>
    <w:rsid w:val="00B70ACC"/>
    <w:rsid w:val="00B70B9E"/>
    <w:rsid w:val="00B70BC6"/>
    <w:rsid w:val="00B70C72"/>
    <w:rsid w:val="00B70DF7"/>
    <w:rsid w:val="00B70E7F"/>
    <w:rsid w:val="00B70EDB"/>
    <w:rsid w:val="00B710AC"/>
    <w:rsid w:val="00B71169"/>
    <w:rsid w:val="00B711B6"/>
    <w:rsid w:val="00B711B7"/>
    <w:rsid w:val="00B711D5"/>
    <w:rsid w:val="00B711E5"/>
    <w:rsid w:val="00B713A5"/>
    <w:rsid w:val="00B714E2"/>
    <w:rsid w:val="00B71574"/>
    <w:rsid w:val="00B7160A"/>
    <w:rsid w:val="00B717CF"/>
    <w:rsid w:val="00B71A4A"/>
    <w:rsid w:val="00B71A5D"/>
    <w:rsid w:val="00B71CD6"/>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6B"/>
    <w:rsid w:val="00B736D3"/>
    <w:rsid w:val="00B737C7"/>
    <w:rsid w:val="00B73823"/>
    <w:rsid w:val="00B7382F"/>
    <w:rsid w:val="00B738F6"/>
    <w:rsid w:val="00B73954"/>
    <w:rsid w:val="00B73977"/>
    <w:rsid w:val="00B73C61"/>
    <w:rsid w:val="00B73EFE"/>
    <w:rsid w:val="00B73F01"/>
    <w:rsid w:val="00B74083"/>
    <w:rsid w:val="00B74123"/>
    <w:rsid w:val="00B741B7"/>
    <w:rsid w:val="00B741DB"/>
    <w:rsid w:val="00B742C3"/>
    <w:rsid w:val="00B74306"/>
    <w:rsid w:val="00B7452F"/>
    <w:rsid w:val="00B74770"/>
    <w:rsid w:val="00B7487A"/>
    <w:rsid w:val="00B74910"/>
    <w:rsid w:val="00B74913"/>
    <w:rsid w:val="00B749CB"/>
    <w:rsid w:val="00B74A0D"/>
    <w:rsid w:val="00B74B9E"/>
    <w:rsid w:val="00B74D9F"/>
    <w:rsid w:val="00B74EC0"/>
    <w:rsid w:val="00B75083"/>
    <w:rsid w:val="00B75103"/>
    <w:rsid w:val="00B7521A"/>
    <w:rsid w:val="00B75296"/>
    <w:rsid w:val="00B75303"/>
    <w:rsid w:val="00B75667"/>
    <w:rsid w:val="00B758A8"/>
    <w:rsid w:val="00B759E3"/>
    <w:rsid w:val="00B75C6D"/>
    <w:rsid w:val="00B75F02"/>
    <w:rsid w:val="00B75F2C"/>
    <w:rsid w:val="00B76098"/>
    <w:rsid w:val="00B760B4"/>
    <w:rsid w:val="00B7623C"/>
    <w:rsid w:val="00B76454"/>
    <w:rsid w:val="00B764A1"/>
    <w:rsid w:val="00B76727"/>
    <w:rsid w:val="00B76B18"/>
    <w:rsid w:val="00B76B23"/>
    <w:rsid w:val="00B76CCE"/>
    <w:rsid w:val="00B76CD9"/>
    <w:rsid w:val="00B7703C"/>
    <w:rsid w:val="00B77062"/>
    <w:rsid w:val="00B7709F"/>
    <w:rsid w:val="00B7713E"/>
    <w:rsid w:val="00B7717B"/>
    <w:rsid w:val="00B77276"/>
    <w:rsid w:val="00B77421"/>
    <w:rsid w:val="00B774CC"/>
    <w:rsid w:val="00B774D9"/>
    <w:rsid w:val="00B7763D"/>
    <w:rsid w:val="00B77808"/>
    <w:rsid w:val="00B7784E"/>
    <w:rsid w:val="00B7795A"/>
    <w:rsid w:val="00B7795F"/>
    <w:rsid w:val="00B779CC"/>
    <w:rsid w:val="00B779E9"/>
    <w:rsid w:val="00B77AD7"/>
    <w:rsid w:val="00B77CE6"/>
    <w:rsid w:val="00B77D52"/>
    <w:rsid w:val="00B77D8A"/>
    <w:rsid w:val="00B77DB9"/>
    <w:rsid w:val="00B77E43"/>
    <w:rsid w:val="00B77EC2"/>
    <w:rsid w:val="00B77FA8"/>
    <w:rsid w:val="00B80048"/>
    <w:rsid w:val="00B800E6"/>
    <w:rsid w:val="00B801AF"/>
    <w:rsid w:val="00B8053A"/>
    <w:rsid w:val="00B8053B"/>
    <w:rsid w:val="00B80733"/>
    <w:rsid w:val="00B80735"/>
    <w:rsid w:val="00B80795"/>
    <w:rsid w:val="00B807FB"/>
    <w:rsid w:val="00B8086C"/>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920"/>
    <w:rsid w:val="00B81A03"/>
    <w:rsid w:val="00B81B44"/>
    <w:rsid w:val="00B81BC4"/>
    <w:rsid w:val="00B81E16"/>
    <w:rsid w:val="00B81EE0"/>
    <w:rsid w:val="00B81FEB"/>
    <w:rsid w:val="00B8206A"/>
    <w:rsid w:val="00B821A5"/>
    <w:rsid w:val="00B821AB"/>
    <w:rsid w:val="00B822B8"/>
    <w:rsid w:val="00B823CA"/>
    <w:rsid w:val="00B823DE"/>
    <w:rsid w:val="00B8245D"/>
    <w:rsid w:val="00B8262E"/>
    <w:rsid w:val="00B82640"/>
    <w:rsid w:val="00B82754"/>
    <w:rsid w:val="00B82784"/>
    <w:rsid w:val="00B828D6"/>
    <w:rsid w:val="00B8298C"/>
    <w:rsid w:val="00B82D64"/>
    <w:rsid w:val="00B82F4C"/>
    <w:rsid w:val="00B8306D"/>
    <w:rsid w:val="00B830F7"/>
    <w:rsid w:val="00B8321E"/>
    <w:rsid w:val="00B833AF"/>
    <w:rsid w:val="00B83539"/>
    <w:rsid w:val="00B835BE"/>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1EF"/>
    <w:rsid w:val="00B853F0"/>
    <w:rsid w:val="00B85427"/>
    <w:rsid w:val="00B854CB"/>
    <w:rsid w:val="00B854D5"/>
    <w:rsid w:val="00B85581"/>
    <w:rsid w:val="00B8564B"/>
    <w:rsid w:val="00B8569C"/>
    <w:rsid w:val="00B85740"/>
    <w:rsid w:val="00B8586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B0"/>
    <w:rsid w:val="00B905DA"/>
    <w:rsid w:val="00B9064A"/>
    <w:rsid w:val="00B906AF"/>
    <w:rsid w:val="00B9074A"/>
    <w:rsid w:val="00B9087F"/>
    <w:rsid w:val="00B909C4"/>
    <w:rsid w:val="00B90C3C"/>
    <w:rsid w:val="00B90CAB"/>
    <w:rsid w:val="00B90DC8"/>
    <w:rsid w:val="00B90DDB"/>
    <w:rsid w:val="00B91099"/>
    <w:rsid w:val="00B9123E"/>
    <w:rsid w:val="00B91259"/>
    <w:rsid w:val="00B9134E"/>
    <w:rsid w:val="00B91356"/>
    <w:rsid w:val="00B9136C"/>
    <w:rsid w:val="00B9148C"/>
    <w:rsid w:val="00B91541"/>
    <w:rsid w:val="00B91785"/>
    <w:rsid w:val="00B91902"/>
    <w:rsid w:val="00B9197B"/>
    <w:rsid w:val="00B919B6"/>
    <w:rsid w:val="00B91A84"/>
    <w:rsid w:val="00B91C0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960"/>
    <w:rsid w:val="00B92ACE"/>
    <w:rsid w:val="00B92B74"/>
    <w:rsid w:val="00B92CFD"/>
    <w:rsid w:val="00B92D0E"/>
    <w:rsid w:val="00B9300E"/>
    <w:rsid w:val="00B9305C"/>
    <w:rsid w:val="00B9306C"/>
    <w:rsid w:val="00B93095"/>
    <w:rsid w:val="00B931E9"/>
    <w:rsid w:val="00B93256"/>
    <w:rsid w:val="00B932BD"/>
    <w:rsid w:val="00B932C7"/>
    <w:rsid w:val="00B932DA"/>
    <w:rsid w:val="00B9332D"/>
    <w:rsid w:val="00B93417"/>
    <w:rsid w:val="00B934E9"/>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4E1"/>
    <w:rsid w:val="00B9454F"/>
    <w:rsid w:val="00B9456E"/>
    <w:rsid w:val="00B945A6"/>
    <w:rsid w:val="00B946DC"/>
    <w:rsid w:val="00B94882"/>
    <w:rsid w:val="00B94920"/>
    <w:rsid w:val="00B94989"/>
    <w:rsid w:val="00B94D50"/>
    <w:rsid w:val="00B94D7C"/>
    <w:rsid w:val="00B94DD2"/>
    <w:rsid w:val="00B950A3"/>
    <w:rsid w:val="00B950E8"/>
    <w:rsid w:val="00B95242"/>
    <w:rsid w:val="00B95299"/>
    <w:rsid w:val="00B953FD"/>
    <w:rsid w:val="00B954F1"/>
    <w:rsid w:val="00B954FC"/>
    <w:rsid w:val="00B955E4"/>
    <w:rsid w:val="00B95774"/>
    <w:rsid w:val="00B95945"/>
    <w:rsid w:val="00B95971"/>
    <w:rsid w:val="00B95990"/>
    <w:rsid w:val="00B95A04"/>
    <w:rsid w:val="00B95B13"/>
    <w:rsid w:val="00B95B43"/>
    <w:rsid w:val="00B95C49"/>
    <w:rsid w:val="00B95D07"/>
    <w:rsid w:val="00B95DB8"/>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BE4"/>
    <w:rsid w:val="00B96CBF"/>
    <w:rsid w:val="00B96CF0"/>
    <w:rsid w:val="00B96DA2"/>
    <w:rsid w:val="00B96F51"/>
    <w:rsid w:val="00B96FB3"/>
    <w:rsid w:val="00B97083"/>
    <w:rsid w:val="00B9712E"/>
    <w:rsid w:val="00B971C4"/>
    <w:rsid w:val="00B973D0"/>
    <w:rsid w:val="00B973DD"/>
    <w:rsid w:val="00B9770D"/>
    <w:rsid w:val="00B97726"/>
    <w:rsid w:val="00B9774E"/>
    <w:rsid w:val="00B9776C"/>
    <w:rsid w:val="00B977E6"/>
    <w:rsid w:val="00B978E6"/>
    <w:rsid w:val="00B97924"/>
    <w:rsid w:val="00B97AA9"/>
    <w:rsid w:val="00B97AE6"/>
    <w:rsid w:val="00B97B5E"/>
    <w:rsid w:val="00B97B85"/>
    <w:rsid w:val="00B97C3D"/>
    <w:rsid w:val="00B97C80"/>
    <w:rsid w:val="00B97D66"/>
    <w:rsid w:val="00B97F04"/>
    <w:rsid w:val="00B97F5F"/>
    <w:rsid w:val="00BA0112"/>
    <w:rsid w:val="00BA03F8"/>
    <w:rsid w:val="00BA04DF"/>
    <w:rsid w:val="00BA04E5"/>
    <w:rsid w:val="00BA059F"/>
    <w:rsid w:val="00BA0602"/>
    <w:rsid w:val="00BA067F"/>
    <w:rsid w:val="00BA0703"/>
    <w:rsid w:val="00BA0B66"/>
    <w:rsid w:val="00BA0B85"/>
    <w:rsid w:val="00BA0C2C"/>
    <w:rsid w:val="00BA0D17"/>
    <w:rsid w:val="00BA105A"/>
    <w:rsid w:val="00BA106C"/>
    <w:rsid w:val="00BA1143"/>
    <w:rsid w:val="00BA1151"/>
    <w:rsid w:val="00BA130C"/>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3BF"/>
    <w:rsid w:val="00BA242B"/>
    <w:rsid w:val="00BA25DB"/>
    <w:rsid w:val="00BA270E"/>
    <w:rsid w:val="00BA2729"/>
    <w:rsid w:val="00BA283C"/>
    <w:rsid w:val="00BA2AEB"/>
    <w:rsid w:val="00BA2B09"/>
    <w:rsid w:val="00BA2B57"/>
    <w:rsid w:val="00BA2BA6"/>
    <w:rsid w:val="00BA2CAB"/>
    <w:rsid w:val="00BA2DED"/>
    <w:rsid w:val="00BA2E35"/>
    <w:rsid w:val="00BA2E40"/>
    <w:rsid w:val="00BA30A8"/>
    <w:rsid w:val="00BA3129"/>
    <w:rsid w:val="00BA3210"/>
    <w:rsid w:val="00BA32A7"/>
    <w:rsid w:val="00BA331B"/>
    <w:rsid w:val="00BA3902"/>
    <w:rsid w:val="00BA3909"/>
    <w:rsid w:val="00BA3974"/>
    <w:rsid w:val="00BA3A77"/>
    <w:rsid w:val="00BA3BCE"/>
    <w:rsid w:val="00BA3C37"/>
    <w:rsid w:val="00BA3C92"/>
    <w:rsid w:val="00BA3CC9"/>
    <w:rsid w:val="00BA3D20"/>
    <w:rsid w:val="00BA3F29"/>
    <w:rsid w:val="00BA3F36"/>
    <w:rsid w:val="00BA4016"/>
    <w:rsid w:val="00BA40BE"/>
    <w:rsid w:val="00BA41A2"/>
    <w:rsid w:val="00BA447F"/>
    <w:rsid w:val="00BA465E"/>
    <w:rsid w:val="00BA4873"/>
    <w:rsid w:val="00BA48AF"/>
    <w:rsid w:val="00BA48D3"/>
    <w:rsid w:val="00BA48E0"/>
    <w:rsid w:val="00BA4B89"/>
    <w:rsid w:val="00BA4C09"/>
    <w:rsid w:val="00BA4D38"/>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9DE"/>
    <w:rsid w:val="00BA6B50"/>
    <w:rsid w:val="00BA6B66"/>
    <w:rsid w:val="00BA6B84"/>
    <w:rsid w:val="00BA6CFD"/>
    <w:rsid w:val="00BA6E43"/>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DB2"/>
    <w:rsid w:val="00BA7EB0"/>
    <w:rsid w:val="00BB01DB"/>
    <w:rsid w:val="00BB01E9"/>
    <w:rsid w:val="00BB0337"/>
    <w:rsid w:val="00BB0514"/>
    <w:rsid w:val="00BB0528"/>
    <w:rsid w:val="00BB0681"/>
    <w:rsid w:val="00BB070E"/>
    <w:rsid w:val="00BB0806"/>
    <w:rsid w:val="00BB095E"/>
    <w:rsid w:val="00BB0B3E"/>
    <w:rsid w:val="00BB0B63"/>
    <w:rsid w:val="00BB0C46"/>
    <w:rsid w:val="00BB0D75"/>
    <w:rsid w:val="00BB0DF9"/>
    <w:rsid w:val="00BB0E35"/>
    <w:rsid w:val="00BB0EA4"/>
    <w:rsid w:val="00BB0F16"/>
    <w:rsid w:val="00BB0F79"/>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14C"/>
    <w:rsid w:val="00BB3211"/>
    <w:rsid w:val="00BB3333"/>
    <w:rsid w:val="00BB3355"/>
    <w:rsid w:val="00BB3357"/>
    <w:rsid w:val="00BB3378"/>
    <w:rsid w:val="00BB3470"/>
    <w:rsid w:val="00BB34C2"/>
    <w:rsid w:val="00BB365A"/>
    <w:rsid w:val="00BB373A"/>
    <w:rsid w:val="00BB376A"/>
    <w:rsid w:val="00BB3903"/>
    <w:rsid w:val="00BB3C90"/>
    <w:rsid w:val="00BB3D69"/>
    <w:rsid w:val="00BB3EE8"/>
    <w:rsid w:val="00BB3F4C"/>
    <w:rsid w:val="00BB3F73"/>
    <w:rsid w:val="00BB3F8F"/>
    <w:rsid w:val="00BB3FFE"/>
    <w:rsid w:val="00BB400A"/>
    <w:rsid w:val="00BB4102"/>
    <w:rsid w:val="00BB424D"/>
    <w:rsid w:val="00BB45B4"/>
    <w:rsid w:val="00BB46C1"/>
    <w:rsid w:val="00BB4A42"/>
    <w:rsid w:val="00BB4B18"/>
    <w:rsid w:val="00BB4CA1"/>
    <w:rsid w:val="00BB4D32"/>
    <w:rsid w:val="00BB5061"/>
    <w:rsid w:val="00BB51D1"/>
    <w:rsid w:val="00BB5216"/>
    <w:rsid w:val="00BB5321"/>
    <w:rsid w:val="00BB5415"/>
    <w:rsid w:val="00BB5547"/>
    <w:rsid w:val="00BB559A"/>
    <w:rsid w:val="00BB56F2"/>
    <w:rsid w:val="00BB56F3"/>
    <w:rsid w:val="00BB5791"/>
    <w:rsid w:val="00BB58CB"/>
    <w:rsid w:val="00BB59C4"/>
    <w:rsid w:val="00BB5BF1"/>
    <w:rsid w:val="00BB5D2B"/>
    <w:rsid w:val="00BB6005"/>
    <w:rsid w:val="00BB602A"/>
    <w:rsid w:val="00BB6050"/>
    <w:rsid w:val="00BB605B"/>
    <w:rsid w:val="00BB60CC"/>
    <w:rsid w:val="00BB61B0"/>
    <w:rsid w:val="00BB61DC"/>
    <w:rsid w:val="00BB6431"/>
    <w:rsid w:val="00BB6472"/>
    <w:rsid w:val="00BB6695"/>
    <w:rsid w:val="00BB66C9"/>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E3E"/>
    <w:rsid w:val="00BB7F4B"/>
    <w:rsid w:val="00BC0105"/>
    <w:rsid w:val="00BC0138"/>
    <w:rsid w:val="00BC0217"/>
    <w:rsid w:val="00BC0654"/>
    <w:rsid w:val="00BC077C"/>
    <w:rsid w:val="00BC07F7"/>
    <w:rsid w:val="00BC0879"/>
    <w:rsid w:val="00BC0881"/>
    <w:rsid w:val="00BC08BE"/>
    <w:rsid w:val="00BC0B12"/>
    <w:rsid w:val="00BC0C5E"/>
    <w:rsid w:val="00BC0F2E"/>
    <w:rsid w:val="00BC10B0"/>
    <w:rsid w:val="00BC10D5"/>
    <w:rsid w:val="00BC1168"/>
    <w:rsid w:val="00BC1373"/>
    <w:rsid w:val="00BC13B5"/>
    <w:rsid w:val="00BC1587"/>
    <w:rsid w:val="00BC16A7"/>
    <w:rsid w:val="00BC16BD"/>
    <w:rsid w:val="00BC16BF"/>
    <w:rsid w:val="00BC16E6"/>
    <w:rsid w:val="00BC16F2"/>
    <w:rsid w:val="00BC182A"/>
    <w:rsid w:val="00BC1868"/>
    <w:rsid w:val="00BC188C"/>
    <w:rsid w:val="00BC18B1"/>
    <w:rsid w:val="00BC1A03"/>
    <w:rsid w:val="00BC1A99"/>
    <w:rsid w:val="00BC1BBC"/>
    <w:rsid w:val="00BC1D39"/>
    <w:rsid w:val="00BC1DA4"/>
    <w:rsid w:val="00BC1DE2"/>
    <w:rsid w:val="00BC1DFE"/>
    <w:rsid w:val="00BC201A"/>
    <w:rsid w:val="00BC220A"/>
    <w:rsid w:val="00BC238E"/>
    <w:rsid w:val="00BC2517"/>
    <w:rsid w:val="00BC25B2"/>
    <w:rsid w:val="00BC2774"/>
    <w:rsid w:val="00BC2830"/>
    <w:rsid w:val="00BC28BD"/>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09A"/>
    <w:rsid w:val="00BC43FF"/>
    <w:rsid w:val="00BC44FE"/>
    <w:rsid w:val="00BC4560"/>
    <w:rsid w:val="00BC45CC"/>
    <w:rsid w:val="00BC4622"/>
    <w:rsid w:val="00BC47DA"/>
    <w:rsid w:val="00BC4800"/>
    <w:rsid w:val="00BC485F"/>
    <w:rsid w:val="00BC4988"/>
    <w:rsid w:val="00BC499E"/>
    <w:rsid w:val="00BC4AE8"/>
    <w:rsid w:val="00BC4B84"/>
    <w:rsid w:val="00BC50B5"/>
    <w:rsid w:val="00BC51BE"/>
    <w:rsid w:val="00BC52F9"/>
    <w:rsid w:val="00BC53A5"/>
    <w:rsid w:val="00BC5439"/>
    <w:rsid w:val="00BC5595"/>
    <w:rsid w:val="00BC57A5"/>
    <w:rsid w:val="00BC598D"/>
    <w:rsid w:val="00BC5B1B"/>
    <w:rsid w:val="00BC5B44"/>
    <w:rsid w:val="00BC5CE2"/>
    <w:rsid w:val="00BC5F1F"/>
    <w:rsid w:val="00BC6235"/>
    <w:rsid w:val="00BC635B"/>
    <w:rsid w:val="00BC6595"/>
    <w:rsid w:val="00BC6761"/>
    <w:rsid w:val="00BC6777"/>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7E2"/>
    <w:rsid w:val="00BC7812"/>
    <w:rsid w:val="00BC7A42"/>
    <w:rsid w:val="00BC7BD9"/>
    <w:rsid w:val="00BD0062"/>
    <w:rsid w:val="00BD0111"/>
    <w:rsid w:val="00BD013E"/>
    <w:rsid w:val="00BD017B"/>
    <w:rsid w:val="00BD0267"/>
    <w:rsid w:val="00BD07A0"/>
    <w:rsid w:val="00BD082C"/>
    <w:rsid w:val="00BD0B66"/>
    <w:rsid w:val="00BD0BFC"/>
    <w:rsid w:val="00BD0C0E"/>
    <w:rsid w:val="00BD0C96"/>
    <w:rsid w:val="00BD0CE1"/>
    <w:rsid w:val="00BD0EAC"/>
    <w:rsid w:val="00BD0EF2"/>
    <w:rsid w:val="00BD0EF9"/>
    <w:rsid w:val="00BD0F18"/>
    <w:rsid w:val="00BD0FC4"/>
    <w:rsid w:val="00BD1315"/>
    <w:rsid w:val="00BD13C0"/>
    <w:rsid w:val="00BD140B"/>
    <w:rsid w:val="00BD1570"/>
    <w:rsid w:val="00BD15C4"/>
    <w:rsid w:val="00BD175E"/>
    <w:rsid w:val="00BD17C8"/>
    <w:rsid w:val="00BD181B"/>
    <w:rsid w:val="00BD1958"/>
    <w:rsid w:val="00BD1BD5"/>
    <w:rsid w:val="00BD1CE0"/>
    <w:rsid w:val="00BD1D4A"/>
    <w:rsid w:val="00BD1FA6"/>
    <w:rsid w:val="00BD238C"/>
    <w:rsid w:val="00BD24EC"/>
    <w:rsid w:val="00BD2508"/>
    <w:rsid w:val="00BD25FA"/>
    <w:rsid w:val="00BD29DC"/>
    <w:rsid w:val="00BD2A08"/>
    <w:rsid w:val="00BD2A7B"/>
    <w:rsid w:val="00BD2BC2"/>
    <w:rsid w:val="00BD2E3B"/>
    <w:rsid w:val="00BD2F55"/>
    <w:rsid w:val="00BD30BB"/>
    <w:rsid w:val="00BD344F"/>
    <w:rsid w:val="00BD35FC"/>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3CC"/>
    <w:rsid w:val="00BD56EC"/>
    <w:rsid w:val="00BD57AC"/>
    <w:rsid w:val="00BD5902"/>
    <w:rsid w:val="00BD5932"/>
    <w:rsid w:val="00BD594D"/>
    <w:rsid w:val="00BD5A26"/>
    <w:rsid w:val="00BD5C22"/>
    <w:rsid w:val="00BD5CD8"/>
    <w:rsid w:val="00BD5D52"/>
    <w:rsid w:val="00BD5EAD"/>
    <w:rsid w:val="00BD5EE7"/>
    <w:rsid w:val="00BD5FA4"/>
    <w:rsid w:val="00BD5FD2"/>
    <w:rsid w:val="00BD6063"/>
    <w:rsid w:val="00BD62CF"/>
    <w:rsid w:val="00BD64C3"/>
    <w:rsid w:val="00BD6509"/>
    <w:rsid w:val="00BD66A8"/>
    <w:rsid w:val="00BD689C"/>
    <w:rsid w:val="00BD6A22"/>
    <w:rsid w:val="00BD6A70"/>
    <w:rsid w:val="00BD6BE1"/>
    <w:rsid w:val="00BD6BF3"/>
    <w:rsid w:val="00BD6D70"/>
    <w:rsid w:val="00BD6D79"/>
    <w:rsid w:val="00BD6E7E"/>
    <w:rsid w:val="00BD6EE9"/>
    <w:rsid w:val="00BD6FE7"/>
    <w:rsid w:val="00BD7038"/>
    <w:rsid w:val="00BD70C6"/>
    <w:rsid w:val="00BD70EF"/>
    <w:rsid w:val="00BD70F7"/>
    <w:rsid w:val="00BD712D"/>
    <w:rsid w:val="00BD75A9"/>
    <w:rsid w:val="00BD75FF"/>
    <w:rsid w:val="00BD7655"/>
    <w:rsid w:val="00BD785A"/>
    <w:rsid w:val="00BD7A82"/>
    <w:rsid w:val="00BD7BCA"/>
    <w:rsid w:val="00BD7C38"/>
    <w:rsid w:val="00BD7C8C"/>
    <w:rsid w:val="00BD7E28"/>
    <w:rsid w:val="00BD7F67"/>
    <w:rsid w:val="00BD7F9E"/>
    <w:rsid w:val="00BE00CE"/>
    <w:rsid w:val="00BE0111"/>
    <w:rsid w:val="00BE0222"/>
    <w:rsid w:val="00BE02E6"/>
    <w:rsid w:val="00BE0417"/>
    <w:rsid w:val="00BE0587"/>
    <w:rsid w:val="00BE06A9"/>
    <w:rsid w:val="00BE072F"/>
    <w:rsid w:val="00BE07F5"/>
    <w:rsid w:val="00BE0A68"/>
    <w:rsid w:val="00BE0CB0"/>
    <w:rsid w:val="00BE0CDC"/>
    <w:rsid w:val="00BE0D09"/>
    <w:rsid w:val="00BE0DBD"/>
    <w:rsid w:val="00BE1360"/>
    <w:rsid w:val="00BE13B8"/>
    <w:rsid w:val="00BE143C"/>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EC2"/>
    <w:rsid w:val="00BE1F51"/>
    <w:rsid w:val="00BE1FF0"/>
    <w:rsid w:val="00BE21C8"/>
    <w:rsid w:val="00BE2222"/>
    <w:rsid w:val="00BE254D"/>
    <w:rsid w:val="00BE269D"/>
    <w:rsid w:val="00BE26F1"/>
    <w:rsid w:val="00BE275F"/>
    <w:rsid w:val="00BE27C3"/>
    <w:rsid w:val="00BE28FE"/>
    <w:rsid w:val="00BE296A"/>
    <w:rsid w:val="00BE2AF2"/>
    <w:rsid w:val="00BE2AFB"/>
    <w:rsid w:val="00BE2BF7"/>
    <w:rsid w:val="00BE312F"/>
    <w:rsid w:val="00BE32F1"/>
    <w:rsid w:val="00BE3764"/>
    <w:rsid w:val="00BE37FA"/>
    <w:rsid w:val="00BE380B"/>
    <w:rsid w:val="00BE380E"/>
    <w:rsid w:val="00BE38C8"/>
    <w:rsid w:val="00BE399E"/>
    <w:rsid w:val="00BE3A8E"/>
    <w:rsid w:val="00BE3EA0"/>
    <w:rsid w:val="00BE3F08"/>
    <w:rsid w:val="00BE403F"/>
    <w:rsid w:val="00BE4196"/>
    <w:rsid w:val="00BE43D6"/>
    <w:rsid w:val="00BE44AD"/>
    <w:rsid w:val="00BE45E5"/>
    <w:rsid w:val="00BE4713"/>
    <w:rsid w:val="00BE475F"/>
    <w:rsid w:val="00BE47A3"/>
    <w:rsid w:val="00BE4B2A"/>
    <w:rsid w:val="00BE4C47"/>
    <w:rsid w:val="00BE4ECF"/>
    <w:rsid w:val="00BE4F34"/>
    <w:rsid w:val="00BE50D1"/>
    <w:rsid w:val="00BE5404"/>
    <w:rsid w:val="00BE5519"/>
    <w:rsid w:val="00BE551C"/>
    <w:rsid w:val="00BE5572"/>
    <w:rsid w:val="00BE55CB"/>
    <w:rsid w:val="00BE565D"/>
    <w:rsid w:val="00BE57B1"/>
    <w:rsid w:val="00BE57F5"/>
    <w:rsid w:val="00BE5813"/>
    <w:rsid w:val="00BE58D6"/>
    <w:rsid w:val="00BE5AE6"/>
    <w:rsid w:val="00BE5CFD"/>
    <w:rsid w:val="00BE5DD8"/>
    <w:rsid w:val="00BE5E67"/>
    <w:rsid w:val="00BE5EAD"/>
    <w:rsid w:val="00BE5EE6"/>
    <w:rsid w:val="00BE5F02"/>
    <w:rsid w:val="00BE6018"/>
    <w:rsid w:val="00BE6082"/>
    <w:rsid w:val="00BE61F1"/>
    <w:rsid w:val="00BE6468"/>
    <w:rsid w:val="00BE64CD"/>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98"/>
    <w:rsid w:val="00BE7AF4"/>
    <w:rsid w:val="00BE7B27"/>
    <w:rsid w:val="00BE7BB7"/>
    <w:rsid w:val="00BE7BDC"/>
    <w:rsid w:val="00BE7D42"/>
    <w:rsid w:val="00BE7E2A"/>
    <w:rsid w:val="00BF0039"/>
    <w:rsid w:val="00BF0058"/>
    <w:rsid w:val="00BF00CA"/>
    <w:rsid w:val="00BF02E6"/>
    <w:rsid w:val="00BF02FF"/>
    <w:rsid w:val="00BF0308"/>
    <w:rsid w:val="00BF05A0"/>
    <w:rsid w:val="00BF0768"/>
    <w:rsid w:val="00BF08B0"/>
    <w:rsid w:val="00BF09D8"/>
    <w:rsid w:val="00BF0CEB"/>
    <w:rsid w:val="00BF0DD6"/>
    <w:rsid w:val="00BF0E43"/>
    <w:rsid w:val="00BF0E8D"/>
    <w:rsid w:val="00BF0EB4"/>
    <w:rsid w:val="00BF0F15"/>
    <w:rsid w:val="00BF10D2"/>
    <w:rsid w:val="00BF120B"/>
    <w:rsid w:val="00BF12B0"/>
    <w:rsid w:val="00BF1309"/>
    <w:rsid w:val="00BF17A3"/>
    <w:rsid w:val="00BF184C"/>
    <w:rsid w:val="00BF18F7"/>
    <w:rsid w:val="00BF194A"/>
    <w:rsid w:val="00BF1A6E"/>
    <w:rsid w:val="00BF1A78"/>
    <w:rsid w:val="00BF1B79"/>
    <w:rsid w:val="00BF1E1C"/>
    <w:rsid w:val="00BF1EB6"/>
    <w:rsid w:val="00BF2099"/>
    <w:rsid w:val="00BF2142"/>
    <w:rsid w:val="00BF220D"/>
    <w:rsid w:val="00BF2223"/>
    <w:rsid w:val="00BF2372"/>
    <w:rsid w:val="00BF2448"/>
    <w:rsid w:val="00BF247E"/>
    <w:rsid w:val="00BF264A"/>
    <w:rsid w:val="00BF265E"/>
    <w:rsid w:val="00BF270C"/>
    <w:rsid w:val="00BF27FB"/>
    <w:rsid w:val="00BF2817"/>
    <w:rsid w:val="00BF282B"/>
    <w:rsid w:val="00BF2872"/>
    <w:rsid w:val="00BF288B"/>
    <w:rsid w:val="00BF2B47"/>
    <w:rsid w:val="00BF2B67"/>
    <w:rsid w:val="00BF2B6A"/>
    <w:rsid w:val="00BF2C47"/>
    <w:rsid w:val="00BF2CF9"/>
    <w:rsid w:val="00BF2E2A"/>
    <w:rsid w:val="00BF2F9A"/>
    <w:rsid w:val="00BF2FC5"/>
    <w:rsid w:val="00BF31CB"/>
    <w:rsid w:val="00BF3202"/>
    <w:rsid w:val="00BF3292"/>
    <w:rsid w:val="00BF3359"/>
    <w:rsid w:val="00BF339F"/>
    <w:rsid w:val="00BF34A5"/>
    <w:rsid w:val="00BF351B"/>
    <w:rsid w:val="00BF3598"/>
    <w:rsid w:val="00BF367B"/>
    <w:rsid w:val="00BF3697"/>
    <w:rsid w:val="00BF376F"/>
    <w:rsid w:val="00BF39D9"/>
    <w:rsid w:val="00BF3A01"/>
    <w:rsid w:val="00BF3B91"/>
    <w:rsid w:val="00BF3C10"/>
    <w:rsid w:val="00BF3F2F"/>
    <w:rsid w:val="00BF3F5D"/>
    <w:rsid w:val="00BF3F7C"/>
    <w:rsid w:val="00BF3FFA"/>
    <w:rsid w:val="00BF40E7"/>
    <w:rsid w:val="00BF4133"/>
    <w:rsid w:val="00BF422B"/>
    <w:rsid w:val="00BF42D8"/>
    <w:rsid w:val="00BF436F"/>
    <w:rsid w:val="00BF44CF"/>
    <w:rsid w:val="00BF4509"/>
    <w:rsid w:val="00BF46F1"/>
    <w:rsid w:val="00BF4774"/>
    <w:rsid w:val="00BF4787"/>
    <w:rsid w:val="00BF47A9"/>
    <w:rsid w:val="00BF4842"/>
    <w:rsid w:val="00BF4B69"/>
    <w:rsid w:val="00BF4CA2"/>
    <w:rsid w:val="00BF4E32"/>
    <w:rsid w:val="00BF4E7A"/>
    <w:rsid w:val="00BF4EC3"/>
    <w:rsid w:val="00BF5034"/>
    <w:rsid w:val="00BF51CE"/>
    <w:rsid w:val="00BF52BE"/>
    <w:rsid w:val="00BF52C6"/>
    <w:rsid w:val="00BF5409"/>
    <w:rsid w:val="00BF5526"/>
    <w:rsid w:val="00BF56A8"/>
    <w:rsid w:val="00BF576E"/>
    <w:rsid w:val="00BF58CC"/>
    <w:rsid w:val="00BF5B03"/>
    <w:rsid w:val="00BF5B88"/>
    <w:rsid w:val="00BF5BFB"/>
    <w:rsid w:val="00BF5C58"/>
    <w:rsid w:val="00BF5E0E"/>
    <w:rsid w:val="00BF606E"/>
    <w:rsid w:val="00BF60E3"/>
    <w:rsid w:val="00BF6165"/>
    <w:rsid w:val="00BF623E"/>
    <w:rsid w:val="00BF663A"/>
    <w:rsid w:val="00BF66E6"/>
    <w:rsid w:val="00BF66E7"/>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BF7F4B"/>
    <w:rsid w:val="00C000BB"/>
    <w:rsid w:val="00C00133"/>
    <w:rsid w:val="00C0047A"/>
    <w:rsid w:val="00C00568"/>
    <w:rsid w:val="00C0070A"/>
    <w:rsid w:val="00C0082B"/>
    <w:rsid w:val="00C00838"/>
    <w:rsid w:val="00C00A16"/>
    <w:rsid w:val="00C00B65"/>
    <w:rsid w:val="00C00E2B"/>
    <w:rsid w:val="00C00EFC"/>
    <w:rsid w:val="00C00F1A"/>
    <w:rsid w:val="00C00F48"/>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20"/>
    <w:rsid w:val="00C0275D"/>
    <w:rsid w:val="00C02773"/>
    <w:rsid w:val="00C0281E"/>
    <w:rsid w:val="00C02893"/>
    <w:rsid w:val="00C02927"/>
    <w:rsid w:val="00C02B86"/>
    <w:rsid w:val="00C02CDE"/>
    <w:rsid w:val="00C02D94"/>
    <w:rsid w:val="00C02F56"/>
    <w:rsid w:val="00C031F1"/>
    <w:rsid w:val="00C0332A"/>
    <w:rsid w:val="00C033DE"/>
    <w:rsid w:val="00C03431"/>
    <w:rsid w:val="00C0345D"/>
    <w:rsid w:val="00C03555"/>
    <w:rsid w:val="00C035F4"/>
    <w:rsid w:val="00C03665"/>
    <w:rsid w:val="00C036CA"/>
    <w:rsid w:val="00C036F7"/>
    <w:rsid w:val="00C03844"/>
    <w:rsid w:val="00C038E3"/>
    <w:rsid w:val="00C039B6"/>
    <w:rsid w:val="00C03AB0"/>
    <w:rsid w:val="00C03AB3"/>
    <w:rsid w:val="00C03B7B"/>
    <w:rsid w:val="00C03C00"/>
    <w:rsid w:val="00C03D63"/>
    <w:rsid w:val="00C03F1D"/>
    <w:rsid w:val="00C03F9C"/>
    <w:rsid w:val="00C041A4"/>
    <w:rsid w:val="00C0420B"/>
    <w:rsid w:val="00C04287"/>
    <w:rsid w:val="00C04471"/>
    <w:rsid w:val="00C04648"/>
    <w:rsid w:val="00C04945"/>
    <w:rsid w:val="00C049F1"/>
    <w:rsid w:val="00C04DF3"/>
    <w:rsid w:val="00C04EA9"/>
    <w:rsid w:val="00C0501B"/>
    <w:rsid w:val="00C0528A"/>
    <w:rsid w:val="00C05407"/>
    <w:rsid w:val="00C0579A"/>
    <w:rsid w:val="00C057D8"/>
    <w:rsid w:val="00C057E0"/>
    <w:rsid w:val="00C05863"/>
    <w:rsid w:val="00C059A8"/>
    <w:rsid w:val="00C05BFD"/>
    <w:rsid w:val="00C05C20"/>
    <w:rsid w:val="00C05E41"/>
    <w:rsid w:val="00C05E55"/>
    <w:rsid w:val="00C05E9A"/>
    <w:rsid w:val="00C05EC3"/>
    <w:rsid w:val="00C05FC9"/>
    <w:rsid w:val="00C06066"/>
    <w:rsid w:val="00C060B4"/>
    <w:rsid w:val="00C060FD"/>
    <w:rsid w:val="00C06135"/>
    <w:rsid w:val="00C061AF"/>
    <w:rsid w:val="00C0625E"/>
    <w:rsid w:val="00C0629F"/>
    <w:rsid w:val="00C063A6"/>
    <w:rsid w:val="00C06478"/>
    <w:rsid w:val="00C0648A"/>
    <w:rsid w:val="00C06626"/>
    <w:rsid w:val="00C067A4"/>
    <w:rsid w:val="00C06803"/>
    <w:rsid w:val="00C068DB"/>
    <w:rsid w:val="00C068E7"/>
    <w:rsid w:val="00C06935"/>
    <w:rsid w:val="00C0699A"/>
    <w:rsid w:val="00C06ABD"/>
    <w:rsid w:val="00C06BE9"/>
    <w:rsid w:val="00C06D01"/>
    <w:rsid w:val="00C06EA0"/>
    <w:rsid w:val="00C06F44"/>
    <w:rsid w:val="00C070EF"/>
    <w:rsid w:val="00C07165"/>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4C1"/>
    <w:rsid w:val="00C1166F"/>
    <w:rsid w:val="00C11691"/>
    <w:rsid w:val="00C11833"/>
    <w:rsid w:val="00C119C9"/>
    <w:rsid w:val="00C11C33"/>
    <w:rsid w:val="00C11C68"/>
    <w:rsid w:val="00C11C73"/>
    <w:rsid w:val="00C11E3B"/>
    <w:rsid w:val="00C11FE5"/>
    <w:rsid w:val="00C11FF6"/>
    <w:rsid w:val="00C12065"/>
    <w:rsid w:val="00C120C4"/>
    <w:rsid w:val="00C123F9"/>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5F9"/>
    <w:rsid w:val="00C13642"/>
    <w:rsid w:val="00C1393D"/>
    <w:rsid w:val="00C13940"/>
    <w:rsid w:val="00C13BFC"/>
    <w:rsid w:val="00C13C8A"/>
    <w:rsid w:val="00C13CBB"/>
    <w:rsid w:val="00C13DDF"/>
    <w:rsid w:val="00C13F22"/>
    <w:rsid w:val="00C13F33"/>
    <w:rsid w:val="00C13FEA"/>
    <w:rsid w:val="00C140B8"/>
    <w:rsid w:val="00C140FE"/>
    <w:rsid w:val="00C142D5"/>
    <w:rsid w:val="00C1432D"/>
    <w:rsid w:val="00C14907"/>
    <w:rsid w:val="00C14C5F"/>
    <w:rsid w:val="00C14CA2"/>
    <w:rsid w:val="00C14CD0"/>
    <w:rsid w:val="00C14D9D"/>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6DED"/>
    <w:rsid w:val="00C17099"/>
    <w:rsid w:val="00C17236"/>
    <w:rsid w:val="00C1733B"/>
    <w:rsid w:val="00C1741D"/>
    <w:rsid w:val="00C174A8"/>
    <w:rsid w:val="00C174EC"/>
    <w:rsid w:val="00C17593"/>
    <w:rsid w:val="00C175F6"/>
    <w:rsid w:val="00C17689"/>
    <w:rsid w:val="00C17789"/>
    <w:rsid w:val="00C177E7"/>
    <w:rsid w:val="00C178BD"/>
    <w:rsid w:val="00C179E1"/>
    <w:rsid w:val="00C17D7E"/>
    <w:rsid w:val="00C17D89"/>
    <w:rsid w:val="00C17EA1"/>
    <w:rsid w:val="00C17FBB"/>
    <w:rsid w:val="00C20001"/>
    <w:rsid w:val="00C202D5"/>
    <w:rsid w:val="00C20384"/>
    <w:rsid w:val="00C203DA"/>
    <w:rsid w:val="00C204BB"/>
    <w:rsid w:val="00C20545"/>
    <w:rsid w:val="00C20554"/>
    <w:rsid w:val="00C20678"/>
    <w:rsid w:val="00C2068D"/>
    <w:rsid w:val="00C20692"/>
    <w:rsid w:val="00C206C4"/>
    <w:rsid w:val="00C206EC"/>
    <w:rsid w:val="00C207E1"/>
    <w:rsid w:val="00C208AF"/>
    <w:rsid w:val="00C20906"/>
    <w:rsid w:val="00C20B66"/>
    <w:rsid w:val="00C20F77"/>
    <w:rsid w:val="00C21165"/>
    <w:rsid w:val="00C212B7"/>
    <w:rsid w:val="00C2176B"/>
    <w:rsid w:val="00C217BE"/>
    <w:rsid w:val="00C21AEB"/>
    <w:rsid w:val="00C21B0E"/>
    <w:rsid w:val="00C21B14"/>
    <w:rsid w:val="00C21B1D"/>
    <w:rsid w:val="00C21D33"/>
    <w:rsid w:val="00C21EB6"/>
    <w:rsid w:val="00C21EE5"/>
    <w:rsid w:val="00C22110"/>
    <w:rsid w:val="00C22244"/>
    <w:rsid w:val="00C22292"/>
    <w:rsid w:val="00C222CD"/>
    <w:rsid w:val="00C222CF"/>
    <w:rsid w:val="00C2238A"/>
    <w:rsid w:val="00C2238B"/>
    <w:rsid w:val="00C2245F"/>
    <w:rsid w:val="00C227F8"/>
    <w:rsid w:val="00C22B7A"/>
    <w:rsid w:val="00C22F09"/>
    <w:rsid w:val="00C22F2C"/>
    <w:rsid w:val="00C22F5A"/>
    <w:rsid w:val="00C2302C"/>
    <w:rsid w:val="00C2307B"/>
    <w:rsid w:val="00C23159"/>
    <w:rsid w:val="00C231EA"/>
    <w:rsid w:val="00C232DD"/>
    <w:rsid w:val="00C2331D"/>
    <w:rsid w:val="00C233DC"/>
    <w:rsid w:val="00C23872"/>
    <w:rsid w:val="00C23965"/>
    <w:rsid w:val="00C239F5"/>
    <w:rsid w:val="00C23B0D"/>
    <w:rsid w:val="00C23E33"/>
    <w:rsid w:val="00C23EFC"/>
    <w:rsid w:val="00C2423A"/>
    <w:rsid w:val="00C242BD"/>
    <w:rsid w:val="00C244BF"/>
    <w:rsid w:val="00C2457D"/>
    <w:rsid w:val="00C24659"/>
    <w:rsid w:val="00C24747"/>
    <w:rsid w:val="00C24967"/>
    <w:rsid w:val="00C24C25"/>
    <w:rsid w:val="00C24CA2"/>
    <w:rsid w:val="00C24DB9"/>
    <w:rsid w:val="00C24DC3"/>
    <w:rsid w:val="00C24DEA"/>
    <w:rsid w:val="00C24EE5"/>
    <w:rsid w:val="00C24F74"/>
    <w:rsid w:val="00C24FF6"/>
    <w:rsid w:val="00C250CF"/>
    <w:rsid w:val="00C250F7"/>
    <w:rsid w:val="00C251E9"/>
    <w:rsid w:val="00C253C3"/>
    <w:rsid w:val="00C2544D"/>
    <w:rsid w:val="00C25745"/>
    <w:rsid w:val="00C25957"/>
    <w:rsid w:val="00C2597D"/>
    <w:rsid w:val="00C259A0"/>
    <w:rsid w:val="00C259E0"/>
    <w:rsid w:val="00C25A05"/>
    <w:rsid w:val="00C25B37"/>
    <w:rsid w:val="00C25BF5"/>
    <w:rsid w:val="00C25C00"/>
    <w:rsid w:val="00C25D3A"/>
    <w:rsid w:val="00C25D3E"/>
    <w:rsid w:val="00C25D52"/>
    <w:rsid w:val="00C25D75"/>
    <w:rsid w:val="00C25DD3"/>
    <w:rsid w:val="00C25E08"/>
    <w:rsid w:val="00C261C5"/>
    <w:rsid w:val="00C2621F"/>
    <w:rsid w:val="00C263AE"/>
    <w:rsid w:val="00C2646A"/>
    <w:rsid w:val="00C264AE"/>
    <w:rsid w:val="00C264DA"/>
    <w:rsid w:val="00C26871"/>
    <w:rsid w:val="00C2695A"/>
    <w:rsid w:val="00C26998"/>
    <w:rsid w:val="00C26CEE"/>
    <w:rsid w:val="00C26D46"/>
    <w:rsid w:val="00C26F64"/>
    <w:rsid w:val="00C27258"/>
    <w:rsid w:val="00C274BE"/>
    <w:rsid w:val="00C27A63"/>
    <w:rsid w:val="00C27B2F"/>
    <w:rsid w:val="00C27D6D"/>
    <w:rsid w:val="00C27F39"/>
    <w:rsid w:val="00C30008"/>
    <w:rsid w:val="00C3006C"/>
    <w:rsid w:val="00C300E5"/>
    <w:rsid w:val="00C30113"/>
    <w:rsid w:val="00C301C0"/>
    <w:rsid w:val="00C30210"/>
    <w:rsid w:val="00C30325"/>
    <w:rsid w:val="00C304DC"/>
    <w:rsid w:val="00C305C5"/>
    <w:rsid w:val="00C305D8"/>
    <w:rsid w:val="00C307FA"/>
    <w:rsid w:val="00C308F8"/>
    <w:rsid w:val="00C30934"/>
    <w:rsid w:val="00C309AB"/>
    <w:rsid w:val="00C30A27"/>
    <w:rsid w:val="00C30A6D"/>
    <w:rsid w:val="00C30C2E"/>
    <w:rsid w:val="00C30CD3"/>
    <w:rsid w:val="00C30D17"/>
    <w:rsid w:val="00C30D3F"/>
    <w:rsid w:val="00C30DAA"/>
    <w:rsid w:val="00C30DBB"/>
    <w:rsid w:val="00C30DF4"/>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8D8"/>
    <w:rsid w:val="00C319A2"/>
    <w:rsid w:val="00C31AD1"/>
    <w:rsid w:val="00C31C75"/>
    <w:rsid w:val="00C31EBB"/>
    <w:rsid w:val="00C3208A"/>
    <w:rsid w:val="00C32300"/>
    <w:rsid w:val="00C32369"/>
    <w:rsid w:val="00C32417"/>
    <w:rsid w:val="00C324F0"/>
    <w:rsid w:val="00C324F3"/>
    <w:rsid w:val="00C324FA"/>
    <w:rsid w:val="00C326A7"/>
    <w:rsid w:val="00C32773"/>
    <w:rsid w:val="00C327A1"/>
    <w:rsid w:val="00C3286B"/>
    <w:rsid w:val="00C329C4"/>
    <w:rsid w:val="00C32ADD"/>
    <w:rsid w:val="00C32BB7"/>
    <w:rsid w:val="00C32CE1"/>
    <w:rsid w:val="00C32E21"/>
    <w:rsid w:val="00C33105"/>
    <w:rsid w:val="00C332BF"/>
    <w:rsid w:val="00C33577"/>
    <w:rsid w:val="00C336DF"/>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7"/>
    <w:rsid w:val="00C3506B"/>
    <w:rsid w:val="00C3525B"/>
    <w:rsid w:val="00C352EB"/>
    <w:rsid w:val="00C352FA"/>
    <w:rsid w:val="00C35526"/>
    <w:rsid w:val="00C3564E"/>
    <w:rsid w:val="00C3566A"/>
    <w:rsid w:val="00C3566B"/>
    <w:rsid w:val="00C356A4"/>
    <w:rsid w:val="00C356B1"/>
    <w:rsid w:val="00C35A08"/>
    <w:rsid w:val="00C35A42"/>
    <w:rsid w:val="00C35B23"/>
    <w:rsid w:val="00C35B41"/>
    <w:rsid w:val="00C35B77"/>
    <w:rsid w:val="00C35D4F"/>
    <w:rsid w:val="00C35D7F"/>
    <w:rsid w:val="00C35E16"/>
    <w:rsid w:val="00C35E35"/>
    <w:rsid w:val="00C35FA9"/>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C6C"/>
    <w:rsid w:val="00C37F07"/>
    <w:rsid w:val="00C37F5C"/>
    <w:rsid w:val="00C37F85"/>
    <w:rsid w:val="00C37F8D"/>
    <w:rsid w:val="00C40174"/>
    <w:rsid w:val="00C4018E"/>
    <w:rsid w:val="00C402C1"/>
    <w:rsid w:val="00C40424"/>
    <w:rsid w:val="00C404D5"/>
    <w:rsid w:val="00C4052F"/>
    <w:rsid w:val="00C40547"/>
    <w:rsid w:val="00C4055D"/>
    <w:rsid w:val="00C40A21"/>
    <w:rsid w:val="00C40B28"/>
    <w:rsid w:val="00C40B7D"/>
    <w:rsid w:val="00C40BB1"/>
    <w:rsid w:val="00C40C17"/>
    <w:rsid w:val="00C40C52"/>
    <w:rsid w:val="00C40D23"/>
    <w:rsid w:val="00C40D39"/>
    <w:rsid w:val="00C40ECA"/>
    <w:rsid w:val="00C41107"/>
    <w:rsid w:val="00C411F7"/>
    <w:rsid w:val="00C412F5"/>
    <w:rsid w:val="00C41450"/>
    <w:rsid w:val="00C41492"/>
    <w:rsid w:val="00C414D8"/>
    <w:rsid w:val="00C41675"/>
    <w:rsid w:val="00C416B3"/>
    <w:rsid w:val="00C417F9"/>
    <w:rsid w:val="00C41905"/>
    <w:rsid w:val="00C41A39"/>
    <w:rsid w:val="00C41A62"/>
    <w:rsid w:val="00C41BE1"/>
    <w:rsid w:val="00C41CC6"/>
    <w:rsid w:val="00C41CCF"/>
    <w:rsid w:val="00C41D19"/>
    <w:rsid w:val="00C41DCA"/>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28C"/>
    <w:rsid w:val="00C43578"/>
    <w:rsid w:val="00C436AA"/>
    <w:rsid w:val="00C4378C"/>
    <w:rsid w:val="00C437F2"/>
    <w:rsid w:val="00C4389D"/>
    <w:rsid w:val="00C439F0"/>
    <w:rsid w:val="00C43BC8"/>
    <w:rsid w:val="00C43C88"/>
    <w:rsid w:val="00C43CD1"/>
    <w:rsid w:val="00C43CE7"/>
    <w:rsid w:val="00C43D05"/>
    <w:rsid w:val="00C44189"/>
    <w:rsid w:val="00C44437"/>
    <w:rsid w:val="00C44477"/>
    <w:rsid w:val="00C44509"/>
    <w:rsid w:val="00C4464F"/>
    <w:rsid w:val="00C447FB"/>
    <w:rsid w:val="00C448F1"/>
    <w:rsid w:val="00C449AE"/>
    <w:rsid w:val="00C44A7B"/>
    <w:rsid w:val="00C44ADA"/>
    <w:rsid w:val="00C44BBA"/>
    <w:rsid w:val="00C44BD7"/>
    <w:rsid w:val="00C44EB5"/>
    <w:rsid w:val="00C44F14"/>
    <w:rsid w:val="00C44FC5"/>
    <w:rsid w:val="00C44FE1"/>
    <w:rsid w:val="00C45100"/>
    <w:rsid w:val="00C45184"/>
    <w:rsid w:val="00C451A2"/>
    <w:rsid w:val="00C454AE"/>
    <w:rsid w:val="00C459BB"/>
    <w:rsid w:val="00C45A9C"/>
    <w:rsid w:val="00C45AE2"/>
    <w:rsid w:val="00C45C16"/>
    <w:rsid w:val="00C461B0"/>
    <w:rsid w:val="00C4626E"/>
    <w:rsid w:val="00C464CD"/>
    <w:rsid w:val="00C4651E"/>
    <w:rsid w:val="00C46678"/>
    <w:rsid w:val="00C468C9"/>
    <w:rsid w:val="00C46A90"/>
    <w:rsid w:val="00C46ACD"/>
    <w:rsid w:val="00C46B53"/>
    <w:rsid w:val="00C46D84"/>
    <w:rsid w:val="00C46F64"/>
    <w:rsid w:val="00C47022"/>
    <w:rsid w:val="00C470AA"/>
    <w:rsid w:val="00C473A3"/>
    <w:rsid w:val="00C47410"/>
    <w:rsid w:val="00C4762E"/>
    <w:rsid w:val="00C47890"/>
    <w:rsid w:val="00C4797E"/>
    <w:rsid w:val="00C47A76"/>
    <w:rsid w:val="00C47AE8"/>
    <w:rsid w:val="00C47B36"/>
    <w:rsid w:val="00C47C73"/>
    <w:rsid w:val="00C47D24"/>
    <w:rsid w:val="00C47EF1"/>
    <w:rsid w:val="00C47EFC"/>
    <w:rsid w:val="00C50033"/>
    <w:rsid w:val="00C5004B"/>
    <w:rsid w:val="00C5006C"/>
    <w:rsid w:val="00C503AF"/>
    <w:rsid w:val="00C50461"/>
    <w:rsid w:val="00C505EE"/>
    <w:rsid w:val="00C506EC"/>
    <w:rsid w:val="00C508B7"/>
    <w:rsid w:val="00C509BF"/>
    <w:rsid w:val="00C509F4"/>
    <w:rsid w:val="00C50B16"/>
    <w:rsid w:val="00C50C83"/>
    <w:rsid w:val="00C50DE4"/>
    <w:rsid w:val="00C50E21"/>
    <w:rsid w:val="00C50E42"/>
    <w:rsid w:val="00C50EDA"/>
    <w:rsid w:val="00C51377"/>
    <w:rsid w:val="00C51534"/>
    <w:rsid w:val="00C515FB"/>
    <w:rsid w:val="00C5173D"/>
    <w:rsid w:val="00C518A0"/>
    <w:rsid w:val="00C518B2"/>
    <w:rsid w:val="00C51CF6"/>
    <w:rsid w:val="00C51D11"/>
    <w:rsid w:val="00C52091"/>
    <w:rsid w:val="00C52237"/>
    <w:rsid w:val="00C522EC"/>
    <w:rsid w:val="00C52562"/>
    <w:rsid w:val="00C5257E"/>
    <w:rsid w:val="00C525C5"/>
    <w:rsid w:val="00C52A97"/>
    <w:rsid w:val="00C52C37"/>
    <w:rsid w:val="00C52CE4"/>
    <w:rsid w:val="00C52D62"/>
    <w:rsid w:val="00C52F68"/>
    <w:rsid w:val="00C531B4"/>
    <w:rsid w:val="00C53264"/>
    <w:rsid w:val="00C532F9"/>
    <w:rsid w:val="00C53376"/>
    <w:rsid w:val="00C533A2"/>
    <w:rsid w:val="00C53406"/>
    <w:rsid w:val="00C53588"/>
    <w:rsid w:val="00C537AB"/>
    <w:rsid w:val="00C5382F"/>
    <w:rsid w:val="00C53A4E"/>
    <w:rsid w:val="00C53C71"/>
    <w:rsid w:val="00C53E22"/>
    <w:rsid w:val="00C53E52"/>
    <w:rsid w:val="00C53F53"/>
    <w:rsid w:val="00C53FD0"/>
    <w:rsid w:val="00C54434"/>
    <w:rsid w:val="00C5463F"/>
    <w:rsid w:val="00C54762"/>
    <w:rsid w:val="00C54796"/>
    <w:rsid w:val="00C5490D"/>
    <w:rsid w:val="00C54B97"/>
    <w:rsid w:val="00C54BC6"/>
    <w:rsid w:val="00C54C38"/>
    <w:rsid w:val="00C54C62"/>
    <w:rsid w:val="00C55188"/>
    <w:rsid w:val="00C55252"/>
    <w:rsid w:val="00C5530D"/>
    <w:rsid w:val="00C55319"/>
    <w:rsid w:val="00C55565"/>
    <w:rsid w:val="00C55594"/>
    <w:rsid w:val="00C5578D"/>
    <w:rsid w:val="00C55852"/>
    <w:rsid w:val="00C55ADC"/>
    <w:rsid w:val="00C55B09"/>
    <w:rsid w:val="00C55B31"/>
    <w:rsid w:val="00C55C3E"/>
    <w:rsid w:val="00C55C68"/>
    <w:rsid w:val="00C55CB1"/>
    <w:rsid w:val="00C55DBC"/>
    <w:rsid w:val="00C55EF7"/>
    <w:rsid w:val="00C55F3D"/>
    <w:rsid w:val="00C561B4"/>
    <w:rsid w:val="00C561E1"/>
    <w:rsid w:val="00C5638E"/>
    <w:rsid w:val="00C5639A"/>
    <w:rsid w:val="00C563B4"/>
    <w:rsid w:val="00C566D0"/>
    <w:rsid w:val="00C56825"/>
    <w:rsid w:val="00C5683F"/>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28D"/>
    <w:rsid w:val="00C604FD"/>
    <w:rsid w:val="00C608B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85A"/>
    <w:rsid w:val="00C6198A"/>
    <w:rsid w:val="00C61A5C"/>
    <w:rsid w:val="00C61A86"/>
    <w:rsid w:val="00C61C02"/>
    <w:rsid w:val="00C61D11"/>
    <w:rsid w:val="00C62027"/>
    <w:rsid w:val="00C62038"/>
    <w:rsid w:val="00C62163"/>
    <w:rsid w:val="00C622F9"/>
    <w:rsid w:val="00C62350"/>
    <w:rsid w:val="00C62426"/>
    <w:rsid w:val="00C62449"/>
    <w:rsid w:val="00C624DD"/>
    <w:rsid w:val="00C627B2"/>
    <w:rsid w:val="00C627C5"/>
    <w:rsid w:val="00C627D7"/>
    <w:rsid w:val="00C62997"/>
    <w:rsid w:val="00C629A8"/>
    <w:rsid w:val="00C62A6D"/>
    <w:rsid w:val="00C62BE7"/>
    <w:rsid w:val="00C62C31"/>
    <w:rsid w:val="00C62D7A"/>
    <w:rsid w:val="00C62DEF"/>
    <w:rsid w:val="00C62EFB"/>
    <w:rsid w:val="00C63019"/>
    <w:rsid w:val="00C633AB"/>
    <w:rsid w:val="00C6343A"/>
    <w:rsid w:val="00C635FE"/>
    <w:rsid w:val="00C63607"/>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828"/>
    <w:rsid w:val="00C65AC9"/>
    <w:rsid w:val="00C65B57"/>
    <w:rsid w:val="00C65BB5"/>
    <w:rsid w:val="00C65BB8"/>
    <w:rsid w:val="00C65D17"/>
    <w:rsid w:val="00C65D24"/>
    <w:rsid w:val="00C65E26"/>
    <w:rsid w:val="00C65EEF"/>
    <w:rsid w:val="00C65F58"/>
    <w:rsid w:val="00C65F5C"/>
    <w:rsid w:val="00C65F87"/>
    <w:rsid w:val="00C66141"/>
    <w:rsid w:val="00C6614D"/>
    <w:rsid w:val="00C661FE"/>
    <w:rsid w:val="00C66504"/>
    <w:rsid w:val="00C66571"/>
    <w:rsid w:val="00C666DB"/>
    <w:rsid w:val="00C6674C"/>
    <w:rsid w:val="00C667F6"/>
    <w:rsid w:val="00C66916"/>
    <w:rsid w:val="00C66B89"/>
    <w:rsid w:val="00C66C34"/>
    <w:rsid w:val="00C66D58"/>
    <w:rsid w:val="00C66EE7"/>
    <w:rsid w:val="00C66F14"/>
    <w:rsid w:val="00C66FCD"/>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82"/>
    <w:rsid w:val="00C70ACE"/>
    <w:rsid w:val="00C70B8C"/>
    <w:rsid w:val="00C70BC1"/>
    <w:rsid w:val="00C70E9F"/>
    <w:rsid w:val="00C70EB8"/>
    <w:rsid w:val="00C71133"/>
    <w:rsid w:val="00C711DE"/>
    <w:rsid w:val="00C711F0"/>
    <w:rsid w:val="00C713B0"/>
    <w:rsid w:val="00C71468"/>
    <w:rsid w:val="00C7150A"/>
    <w:rsid w:val="00C717BD"/>
    <w:rsid w:val="00C717C9"/>
    <w:rsid w:val="00C718AC"/>
    <w:rsid w:val="00C71A4F"/>
    <w:rsid w:val="00C71A94"/>
    <w:rsid w:val="00C71A9C"/>
    <w:rsid w:val="00C71B7F"/>
    <w:rsid w:val="00C71C29"/>
    <w:rsid w:val="00C71E82"/>
    <w:rsid w:val="00C71F29"/>
    <w:rsid w:val="00C72197"/>
    <w:rsid w:val="00C7227F"/>
    <w:rsid w:val="00C723AF"/>
    <w:rsid w:val="00C726D6"/>
    <w:rsid w:val="00C726DE"/>
    <w:rsid w:val="00C72777"/>
    <w:rsid w:val="00C727D2"/>
    <w:rsid w:val="00C72999"/>
    <w:rsid w:val="00C72BD1"/>
    <w:rsid w:val="00C72E60"/>
    <w:rsid w:val="00C72E76"/>
    <w:rsid w:val="00C72EF5"/>
    <w:rsid w:val="00C73056"/>
    <w:rsid w:val="00C732C5"/>
    <w:rsid w:val="00C733A5"/>
    <w:rsid w:val="00C733EB"/>
    <w:rsid w:val="00C73412"/>
    <w:rsid w:val="00C734D6"/>
    <w:rsid w:val="00C7357D"/>
    <w:rsid w:val="00C7363F"/>
    <w:rsid w:val="00C736A4"/>
    <w:rsid w:val="00C736D0"/>
    <w:rsid w:val="00C737BE"/>
    <w:rsid w:val="00C73955"/>
    <w:rsid w:val="00C7396A"/>
    <w:rsid w:val="00C73B26"/>
    <w:rsid w:val="00C73D4B"/>
    <w:rsid w:val="00C73D8F"/>
    <w:rsid w:val="00C73FC1"/>
    <w:rsid w:val="00C740FD"/>
    <w:rsid w:val="00C74115"/>
    <w:rsid w:val="00C74157"/>
    <w:rsid w:val="00C7448E"/>
    <w:rsid w:val="00C744AF"/>
    <w:rsid w:val="00C7460A"/>
    <w:rsid w:val="00C74864"/>
    <w:rsid w:val="00C748E2"/>
    <w:rsid w:val="00C749AC"/>
    <w:rsid w:val="00C74BF1"/>
    <w:rsid w:val="00C74E8B"/>
    <w:rsid w:val="00C74EE9"/>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D0"/>
    <w:rsid w:val="00C75DF6"/>
    <w:rsid w:val="00C75FB5"/>
    <w:rsid w:val="00C760FD"/>
    <w:rsid w:val="00C761C6"/>
    <w:rsid w:val="00C76201"/>
    <w:rsid w:val="00C762EC"/>
    <w:rsid w:val="00C766DB"/>
    <w:rsid w:val="00C767BE"/>
    <w:rsid w:val="00C767D3"/>
    <w:rsid w:val="00C7693A"/>
    <w:rsid w:val="00C76A56"/>
    <w:rsid w:val="00C76A6B"/>
    <w:rsid w:val="00C76A81"/>
    <w:rsid w:val="00C76BDF"/>
    <w:rsid w:val="00C76C2E"/>
    <w:rsid w:val="00C76C8E"/>
    <w:rsid w:val="00C76D15"/>
    <w:rsid w:val="00C76D8E"/>
    <w:rsid w:val="00C76DD3"/>
    <w:rsid w:val="00C76EC5"/>
    <w:rsid w:val="00C77096"/>
    <w:rsid w:val="00C770E6"/>
    <w:rsid w:val="00C771A1"/>
    <w:rsid w:val="00C7730C"/>
    <w:rsid w:val="00C7731D"/>
    <w:rsid w:val="00C773F5"/>
    <w:rsid w:val="00C7745D"/>
    <w:rsid w:val="00C774C7"/>
    <w:rsid w:val="00C77560"/>
    <w:rsid w:val="00C77734"/>
    <w:rsid w:val="00C7799E"/>
    <w:rsid w:val="00C77A04"/>
    <w:rsid w:val="00C77BA4"/>
    <w:rsid w:val="00C77BD3"/>
    <w:rsid w:val="00C77C85"/>
    <w:rsid w:val="00C77DF7"/>
    <w:rsid w:val="00C77F7C"/>
    <w:rsid w:val="00C7E16C"/>
    <w:rsid w:val="00C800DC"/>
    <w:rsid w:val="00C80135"/>
    <w:rsid w:val="00C80137"/>
    <w:rsid w:val="00C80238"/>
    <w:rsid w:val="00C80241"/>
    <w:rsid w:val="00C80364"/>
    <w:rsid w:val="00C80547"/>
    <w:rsid w:val="00C80E9E"/>
    <w:rsid w:val="00C80F33"/>
    <w:rsid w:val="00C81351"/>
    <w:rsid w:val="00C81388"/>
    <w:rsid w:val="00C813B2"/>
    <w:rsid w:val="00C813D0"/>
    <w:rsid w:val="00C8140B"/>
    <w:rsid w:val="00C8145F"/>
    <w:rsid w:val="00C81497"/>
    <w:rsid w:val="00C815B3"/>
    <w:rsid w:val="00C815F6"/>
    <w:rsid w:val="00C815F8"/>
    <w:rsid w:val="00C815FF"/>
    <w:rsid w:val="00C817A9"/>
    <w:rsid w:val="00C81913"/>
    <w:rsid w:val="00C8193D"/>
    <w:rsid w:val="00C8198E"/>
    <w:rsid w:val="00C819C5"/>
    <w:rsid w:val="00C81B30"/>
    <w:rsid w:val="00C81E32"/>
    <w:rsid w:val="00C81E3F"/>
    <w:rsid w:val="00C8210E"/>
    <w:rsid w:val="00C82387"/>
    <w:rsid w:val="00C8240A"/>
    <w:rsid w:val="00C825AF"/>
    <w:rsid w:val="00C82730"/>
    <w:rsid w:val="00C82912"/>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5"/>
    <w:rsid w:val="00C84AC8"/>
    <w:rsid w:val="00C84C91"/>
    <w:rsid w:val="00C84CAE"/>
    <w:rsid w:val="00C84F2B"/>
    <w:rsid w:val="00C84FD5"/>
    <w:rsid w:val="00C850A2"/>
    <w:rsid w:val="00C850BB"/>
    <w:rsid w:val="00C8534D"/>
    <w:rsid w:val="00C8561F"/>
    <w:rsid w:val="00C85738"/>
    <w:rsid w:val="00C8576D"/>
    <w:rsid w:val="00C85859"/>
    <w:rsid w:val="00C8591D"/>
    <w:rsid w:val="00C85A54"/>
    <w:rsid w:val="00C85A7E"/>
    <w:rsid w:val="00C85BBA"/>
    <w:rsid w:val="00C85C3C"/>
    <w:rsid w:val="00C85E17"/>
    <w:rsid w:val="00C85E5A"/>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C6B"/>
    <w:rsid w:val="00C86EA8"/>
    <w:rsid w:val="00C86EE0"/>
    <w:rsid w:val="00C86F6F"/>
    <w:rsid w:val="00C86FB3"/>
    <w:rsid w:val="00C870B6"/>
    <w:rsid w:val="00C870F0"/>
    <w:rsid w:val="00C87164"/>
    <w:rsid w:val="00C871E4"/>
    <w:rsid w:val="00C8730B"/>
    <w:rsid w:val="00C87311"/>
    <w:rsid w:val="00C87484"/>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86A"/>
    <w:rsid w:val="00C9094E"/>
    <w:rsid w:val="00C90966"/>
    <w:rsid w:val="00C90A58"/>
    <w:rsid w:val="00C90B43"/>
    <w:rsid w:val="00C90BDA"/>
    <w:rsid w:val="00C90C65"/>
    <w:rsid w:val="00C90C82"/>
    <w:rsid w:val="00C90F7A"/>
    <w:rsid w:val="00C91132"/>
    <w:rsid w:val="00C911A9"/>
    <w:rsid w:val="00C91541"/>
    <w:rsid w:val="00C91602"/>
    <w:rsid w:val="00C91707"/>
    <w:rsid w:val="00C917E1"/>
    <w:rsid w:val="00C918AF"/>
    <w:rsid w:val="00C91BA5"/>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1F6"/>
    <w:rsid w:val="00C93297"/>
    <w:rsid w:val="00C933B5"/>
    <w:rsid w:val="00C934DA"/>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52"/>
    <w:rsid w:val="00C964B1"/>
    <w:rsid w:val="00C96603"/>
    <w:rsid w:val="00C9674D"/>
    <w:rsid w:val="00C9688C"/>
    <w:rsid w:val="00C969CE"/>
    <w:rsid w:val="00C969DE"/>
    <w:rsid w:val="00C96A37"/>
    <w:rsid w:val="00C96D6D"/>
    <w:rsid w:val="00C96FE0"/>
    <w:rsid w:val="00C9710D"/>
    <w:rsid w:val="00C97289"/>
    <w:rsid w:val="00C9731D"/>
    <w:rsid w:val="00C9733F"/>
    <w:rsid w:val="00C973D5"/>
    <w:rsid w:val="00C9743D"/>
    <w:rsid w:val="00C9745B"/>
    <w:rsid w:val="00C9752C"/>
    <w:rsid w:val="00C9754F"/>
    <w:rsid w:val="00C97681"/>
    <w:rsid w:val="00C9775B"/>
    <w:rsid w:val="00C97866"/>
    <w:rsid w:val="00C9791B"/>
    <w:rsid w:val="00C97928"/>
    <w:rsid w:val="00C97982"/>
    <w:rsid w:val="00C979F6"/>
    <w:rsid w:val="00C97A70"/>
    <w:rsid w:val="00C97AF1"/>
    <w:rsid w:val="00C97B0A"/>
    <w:rsid w:val="00C97B93"/>
    <w:rsid w:val="00C97DF4"/>
    <w:rsid w:val="00C97F7B"/>
    <w:rsid w:val="00C97FDE"/>
    <w:rsid w:val="00CA0465"/>
    <w:rsid w:val="00CA0759"/>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D8E"/>
    <w:rsid w:val="00CA1E55"/>
    <w:rsid w:val="00CA1EEF"/>
    <w:rsid w:val="00CA2093"/>
    <w:rsid w:val="00CA215C"/>
    <w:rsid w:val="00CA21B8"/>
    <w:rsid w:val="00CA2308"/>
    <w:rsid w:val="00CA2406"/>
    <w:rsid w:val="00CA2583"/>
    <w:rsid w:val="00CA2919"/>
    <w:rsid w:val="00CA2C56"/>
    <w:rsid w:val="00CA2D2D"/>
    <w:rsid w:val="00CA2D8C"/>
    <w:rsid w:val="00CA2E9F"/>
    <w:rsid w:val="00CA311C"/>
    <w:rsid w:val="00CA3334"/>
    <w:rsid w:val="00CA349E"/>
    <w:rsid w:val="00CA363A"/>
    <w:rsid w:val="00CA36A5"/>
    <w:rsid w:val="00CA391E"/>
    <w:rsid w:val="00CA3A89"/>
    <w:rsid w:val="00CA3AF1"/>
    <w:rsid w:val="00CA3C48"/>
    <w:rsid w:val="00CA3D22"/>
    <w:rsid w:val="00CA3D6B"/>
    <w:rsid w:val="00CA3E58"/>
    <w:rsid w:val="00CA3EE8"/>
    <w:rsid w:val="00CA40F6"/>
    <w:rsid w:val="00CA410E"/>
    <w:rsid w:val="00CA41CD"/>
    <w:rsid w:val="00CA44A0"/>
    <w:rsid w:val="00CA462D"/>
    <w:rsid w:val="00CA47A5"/>
    <w:rsid w:val="00CA47C0"/>
    <w:rsid w:val="00CA4954"/>
    <w:rsid w:val="00CA4A3F"/>
    <w:rsid w:val="00CA4C14"/>
    <w:rsid w:val="00CA4F4D"/>
    <w:rsid w:val="00CA4FE7"/>
    <w:rsid w:val="00CA5062"/>
    <w:rsid w:val="00CA507B"/>
    <w:rsid w:val="00CA51A0"/>
    <w:rsid w:val="00CA52CB"/>
    <w:rsid w:val="00CA5381"/>
    <w:rsid w:val="00CA53B6"/>
    <w:rsid w:val="00CA5560"/>
    <w:rsid w:val="00CA557D"/>
    <w:rsid w:val="00CA55AF"/>
    <w:rsid w:val="00CA55FE"/>
    <w:rsid w:val="00CA5645"/>
    <w:rsid w:val="00CA58BD"/>
    <w:rsid w:val="00CA58F0"/>
    <w:rsid w:val="00CA593E"/>
    <w:rsid w:val="00CA5BB1"/>
    <w:rsid w:val="00CA5D53"/>
    <w:rsid w:val="00CA5DEC"/>
    <w:rsid w:val="00CA5DEF"/>
    <w:rsid w:val="00CA5DF1"/>
    <w:rsid w:val="00CA5EAF"/>
    <w:rsid w:val="00CA5FB0"/>
    <w:rsid w:val="00CA6000"/>
    <w:rsid w:val="00CA6072"/>
    <w:rsid w:val="00CA609D"/>
    <w:rsid w:val="00CA6102"/>
    <w:rsid w:val="00CA6164"/>
    <w:rsid w:val="00CA623F"/>
    <w:rsid w:val="00CA6439"/>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1A"/>
    <w:rsid w:val="00CB047F"/>
    <w:rsid w:val="00CB0877"/>
    <w:rsid w:val="00CB0A1D"/>
    <w:rsid w:val="00CB0C2A"/>
    <w:rsid w:val="00CB10FB"/>
    <w:rsid w:val="00CB11BD"/>
    <w:rsid w:val="00CB130B"/>
    <w:rsid w:val="00CB1368"/>
    <w:rsid w:val="00CB15CC"/>
    <w:rsid w:val="00CB1714"/>
    <w:rsid w:val="00CB19BB"/>
    <w:rsid w:val="00CB1C44"/>
    <w:rsid w:val="00CB1C9D"/>
    <w:rsid w:val="00CB1D8A"/>
    <w:rsid w:val="00CB1F07"/>
    <w:rsid w:val="00CB1F2A"/>
    <w:rsid w:val="00CB2112"/>
    <w:rsid w:val="00CB2212"/>
    <w:rsid w:val="00CB22CC"/>
    <w:rsid w:val="00CB22D7"/>
    <w:rsid w:val="00CB24ED"/>
    <w:rsid w:val="00CB254B"/>
    <w:rsid w:val="00CB2757"/>
    <w:rsid w:val="00CB2836"/>
    <w:rsid w:val="00CB28E4"/>
    <w:rsid w:val="00CB2A2E"/>
    <w:rsid w:val="00CB2D00"/>
    <w:rsid w:val="00CB2D07"/>
    <w:rsid w:val="00CB2E44"/>
    <w:rsid w:val="00CB2F27"/>
    <w:rsid w:val="00CB2FB2"/>
    <w:rsid w:val="00CB302C"/>
    <w:rsid w:val="00CB31ED"/>
    <w:rsid w:val="00CB35D9"/>
    <w:rsid w:val="00CB361A"/>
    <w:rsid w:val="00CB3989"/>
    <w:rsid w:val="00CB3A70"/>
    <w:rsid w:val="00CB3CC4"/>
    <w:rsid w:val="00CB3CEE"/>
    <w:rsid w:val="00CB3D7A"/>
    <w:rsid w:val="00CB4187"/>
    <w:rsid w:val="00CB41A1"/>
    <w:rsid w:val="00CB41C4"/>
    <w:rsid w:val="00CB4267"/>
    <w:rsid w:val="00CB4326"/>
    <w:rsid w:val="00CB43A1"/>
    <w:rsid w:val="00CB458B"/>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5F43"/>
    <w:rsid w:val="00CB6343"/>
    <w:rsid w:val="00CB6504"/>
    <w:rsid w:val="00CB6507"/>
    <w:rsid w:val="00CB656D"/>
    <w:rsid w:val="00CB66E4"/>
    <w:rsid w:val="00CB67FB"/>
    <w:rsid w:val="00CB68B3"/>
    <w:rsid w:val="00CB6A74"/>
    <w:rsid w:val="00CB6C2A"/>
    <w:rsid w:val="00CB6C8A"/>
    <w:rsid w:val="00CB6CB7"/>
    <w:rsid w:val="00CB6E0D"/>
    <w:rsid w:val="00CB6F9E"/>
    <w:rsid w:val="00CB7208"/>
    <w:rsid w:val="00CB73D7"/>
    <w:rsid w:val="00CB7438"/>
    <w:rsid w:val="00CB7648"/>
    <w:rsid w:val="00CB7A0C"/>
    <w:rsid w:val="00CB7A3F"/>
    <w:rsid w:val="00CB7AF1"/>
    <w:rsid w:val="00CB7B6B"/>
    <w:rsid w:val="00CB7D19"/>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1B3"/>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A32"/>
    <w:rsid w:val="00CC2D18"/>
    <w:rsid w:val="00CC2EEB"/>
    <w:rsid w:val="00CC2EFE"/>
    <w:rsid w:val="00CC2F94"/>
    <w:rsid w:val="00CC313D"/>
    <w:rsid w:val="00CC316E"/>
    <w:rsid w:val="00CC3225"/>
    <w:rsid w:val="00CC3349"/>
    <w:rsid w:val="00CC33D7"/>
    <w:rsid w:val="00CC3592"/>
    <w:rsid w:val="00CC35DE"/>
    <w:rsid w:val="00CC3AA9"/>
    <w:rsid w:val="00CC3E8C"/>
    <w:rsid w:val="00CC3EFF"/>
    <w:rsid w:val="00CC3F37"/>
    <w:rsid w:val="00CC3F8E"/>
    <w:rsid w:val="00CC400F"/>
    <w:rsid w:val="00CC419D"/>
    <w:rsid w:val="00CC4235"/>
    <w:rsid w:val="00CC427F"/>
    <w:rsid w:val="00CC429A"/>
    <w:rsid w:val="00CC4365"/>
    <w:rsid w:val="00CC4422"/>
    <w:rsid w:val="00CC442E"/>
    <w:rsid w:val="00CC4505"/>
    <w:rsid w:val="00CC451C"/>
    <w:rsid w:val="00CC4542"/>
    <w:rsid w:val="00CC46C7"/>
    <w:rsid w:val="00CC47A6"/>
    <w:rsid w:val="00CC480E"/>
    <w:rsid w:val="00CC4A9D"/>
    <w:rsid w:val="00CC4ADE"/>
    <w:rsid w:val="00CC4C5E"/>
    <w:rsid w:val="00CC4CC4"/>
    <w:rsid w:val="00CC4CCF"/>
    <w:rsid w:val="00CC4D05"/>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C8"/>
    <w:rsid w:val="00CC6FE1"/>
    <w:rsid w:val="00CC7058"/>
    <w:rsid w:val="00CC728B"/>
    <w:rsid w:val="00CC728E"/>
    <w:rsid w:val="00CC7356"/>
    <w:rsid w:val="00CC739C"/>
    <w:rsid w:val="00CC739E"/>
    <w:rsid w:val="00CC74D5"/>
    <w:rsid w:val="00CC7667"/>
    <w:rsid w:val="00CC774B"/>
    <w:rsid w:val="00CC7855"/>
    <w:rsid w:val="00CC7859"/>
    <w:rsid w:val="00CC7A6D"/>
    <w:rsid w:val="00CC7BBF"/>
    <w:rsid w:val="00CC7BD9"/>
    <w:rsid w:val="00CC7D27"/>
    <w:rsid w:val="00CC7D35"/>
    <w:rsid w:val="00CC7D95"/>
    <w:rsid w:val="00CC7DF5"/>
    <w:rsid w:val="00CD00C1"/>
    <w:rsid w:val="00CD01A6"/>
    <w:rsid w:val="00CD01CA"/>
    <w:rsid w:val="00CD0209"/>
    <w:rsid w:val="00CD0298"/>
    <w:rsid w:val="00CD04B6"/>
    <w:rsid w:val="00CD04FE"/>
    <w:rsid w:val="00CD055E"/>
    <w:rsid w:val="00CD062E"/>
    <w:rsid w:val="00CD063D"/>
    <w:rsid w:val="00CD0740"/>
    <w:rsid w:val="00CD0768"/>
    <w:rsid w:val="00CD08B7"/>
    <w:rsid w:val="00CD0AEB"/>
    <w:rsid w:val="00CD0C06"/>
    <w:rsid w:val="00CD0FCC"/>
    <w:rsid w:val="00CD1144"/>
    <w:rsid w:val="00CD14CB"/>
    <w:rsid w:val="00CD1591"/>
    <w:rsid w:val="00CD15C3"/>
    <w:rsid w:val="00CD1711"/>
    <w:rsid w:val="00CD179D"/>
    <w:rsid w:val="00CD197F"/>
    <w:rsid w:val="00CD1BAD"/>
    <w:rsid w:val="00CD1E74"/>
    <w:rsid w:val="00CD1E93"/>
    <w:rsid w:val="00CD1F6C"/>
    <w:rsid w:val="00CD1FF0"/>
    <w:rsid w:val="00CD20F7"/>
    <w:rsid w:val="00CD2220"/>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C23"/>
    <w:rsid w:val="00CD2D11"/>
    <w:rsid w:val="00CD2DAE"/>
    <w:rsid w:val="00CD2DCE"/>
    <w:rsid w:val="00CD307C"/>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606"/>
    <w:rsid w:val="00CD478E"/>
    <w:rsid w:val="00CD492B"/>
    <w:rsid w:val="00CD49D6"/>
    <w:rsid w:val="00CD49FA"/>
    <w:rsid w:val="00CD4A10"/>
    <w:rsid w:val="00CD4B71"/>
    <w:rsid w:val="00CD4B8F"/>
    <w:rsid w:val="00CD4D99"/>
    <w:rsid w:val="00CD4E37"/>
    <w:rsid w:val="00CD4E95"/>
    <w:rsid w:val="00CD4EC5"/>
    <w:rsid w:val="00CD4F04"/>
    <w:rsid w:val="00CD4F07"/>
    <w:rsid w:val="00CD536C"/>
    <w:rsid w:val="00CD5431"/>
    <w:rsid w:val="00CD548E"/>
    <w:rsid w:val="00CD5673"/>
    <w:rsid w:val="00CD574B"/>
    <w:rsid w:val="00CD5A79"/>
    <w:rsid w:val="00CD5BDB"/>
    <w:rsid w:val="00CD5C02"/>
    <w:rsid w:val="00CD5C68"/>
    <w:rsid w:val="00CD5C9C"/>
    <w:rsid w:val="00CD5DC7"/>
    <w:rsid w:val="00CD5DCF"/>
    <w:rsid w:val="00CD5E18"/>
    <w:rsid w:val="00CD5E23"/>
    <w:rsid w:val="00CD5EFF"/>
    <w:rsid w:val="00CD5F39"/>
    <w:rsid w:val="00CD5FD3"/>
    <w:rsid w:val="00CD61E3"/>
    <w:rsid w:val="00CD61FD"/>
    <w:rsid w:val="00CD6230"/>
    <w:rsid w:val="00CD62A8"/>
    <w:rsid w:val="00CD6366"/>
    <w:rsid w:val="00CD63BC"/>
    <w:rsid w:val="00CD6469"/>
    <w:rsid w:val="00CD6578"/>
    <w:rsid w:val="00CD657F"/>
    <w:rsid w:val="00CD6776"/>
    <w:rsid w:val="00CD6796"/>
    <w:rsid w:val="00CD6799"/>
    <w:rsid w:val="00CD679E"/>
    <w:rsid w:val="00CD6814"/>
    <w:rsid w:val="00CD68C7"/>
    <w:rsid w:val="00CD6BC2"/>
    <w:rsid w:val="00CD6E0B"/>
    <w:rsid w:val="00CD6E51"/>
    <w:rsid w:val="00CD708C"/>
    <w:rsid w:val="00CD712D"/>
    <w:rsid w:val="00CD717D"/>
    <w:rsid w:val="00CD73EC"/>
    <w:rsid w:val="00CD787F"/>
    <w:rsid w:val="00CD7949"/>
    <w:rsid w:val="00CD798F"/>
    <w:rsid w:val="00CD7B37"/>
    <w:rsid w:val="00CD7BA9"/>
    <w:rsid w:val="00CD7CBE"/>
    <w:rsid w:val="00CD7F39"/>
    <w:rsid w:val="00CE01AE"/>
    <w:rsid w:val="00CE025E"/>
    <w:rsid w:val="00CE030D"/>
    <w:rsid w:val="00CE03B6"/>
    <w:rsid w:val="00CE05F2"/>
    <w:rsid w:val="00CE079A"/>
    <w:rsid w:val="00CE09FC"/>
    <w:rsid w:val="00CE0A78"/>
    <w:rsid w:val="00CE0A8D"/>
    <w:rsid w:val="00CE0AD8"/>
    <w:rsid w:val="00CE0B45"/>
    <w:rsid w:val="00CE0C33"/>
    <w:rsid w:val="00CE0CBF"/>
    <w:rsid w:val="00CE0D92"/>
    <w:rsid w:val="00CE0FBC"/>
    <w:rsid w:val="00CE0FDC"/>
    <w:rsid w:val="00CE112E"/>
    <w:rsid w:val="00CE1162"/>
    <w:rsid w:val="00CE1225"/>
    <w:rsid w:val="00CE1227"/>
    <w:rsid w:val="00CE1284"/>
    <w:rsid w:val="00CE1290"/>
    <w:rsid w:val="00CE132D"/>
    <w:rsid w:val="00CE152F"/>
    <w:rsid w:val="00CE1574"/>
    <w:rsid w:val="00CE15D9"/>
    <w:rsid w:val="00CE15E3"/>
    <w:rsid w:val="00CE1616"/>
    <w:rsid w:val="00CE163C"/>
    <w:rsid w:val="00CE192E"/>
    <w:rsid w:val="00CE1B96"/>
    <w:rsid w:val="00CE1E81"/>
    <w:rsid w:val="00CE2124"/>
    <w:rsid w:val="00CE212D"/>
    <w:rsid w:val="00CE2204"/>
    <w:rsid w:val="00CE22B8"/>
    <w:rsid w:val="00CE242A"/>
    <w:rsid w:val="00CE24BB"/>
    <w:rsid w:val="00CE253D"/>
    <w:rsid w:val="00CE2561"/>
    <w:rsid w:val="00CE282C"/>
    <w:rsid w:val="00CE2866"/>
    <w:rsid w:val="00CE2A5E"/>
    <w:rsid w:val="00CE2A7D"/>
    <w:rsid w:val="00CE2AD5"/>
    <w:rsid w:val="00CE2C1E"/>
    <w:rsid w:val="00CE2C7A"/>
    <w:rsid w:val="00CE2C95"/>
    <w:rsid w:val="00CE2CA3"/>
    <w:rsid w:val="00CE2D55"/>
    <w:rsid w:val="00CE2DC4"/>
    <w:rsid w:val="00CE2DED"/>
    <w:rsid w:val="00CE2EA2"/>
    <w:rsid w:val="00CE2F79"/>
    <w:rsid w:val="00CE2FE1"/>
    <w:rsid w:val="00CE30BC"/>
    <w:rsid w:val="00CE31D6"/>
    <w:rsid w:val="00CE3257"/>
    <w:rsid w:val="00CE35B7"/>
    <w:rsid w:val="00CE372B"/>
    <w:rsid w:val="00CE37F6"/>
    <w:rsid w:val="00CE3A80"/>
    <w:rsid w:val="00CE3B55"/>
    <w:rsid w:val="00CE3BE5"/>
    <w:rsid w:val="00CE3CEB"/>
    <w:rsid w:val="00CE3F22"/>
    <w:rsid w:val="00CE3F25"/>
    <w:rsid w:val="00CE3F8F"/>
    <w:rsid w:val="00CE406B"/>
    <w:rsid w:val="00CE40BC"/>
    <w:rsid w:val="00CE40C3"/>
    <w:rsid w:val="00CE4229"/>
    <w:rsid w:val="00CE43E4"/>
    <w:rsid w:val="00CE442E"/>
    <w:rsid w:val="00CE4479"/>
    <w:rsid w:val="00CE44B1"/>
    <w:rsid w:val="00CE46A3"/>
    <w:rsid w:val="00CE46C6"/>
    <w:rsid w:val="00CE47C6"/>
    <w:rsid w:val="00CE4B2B"/>
    <w:rsid w:val="00CE4B47"/>
    <w:rsid w:val="00CE4BD3"/>
    <w:rsid w:val="00CE4C40"/>
    <w:rsid w:val="00CE5120"/>
    <w:rsid w:val="00CE540F"/>
    <w:rsid w:val="00CE55E3"/>
    <w:rsid w:val="00CE56F8"/>
    <w:rsid w:val="00CE5740"/>
    <w:rsid w:val="00CE57D8"/>
    <w:rsid w:val="00CE58BB"/>
    <w:rsid w:val="00CE5912"/>
    <w:rsid w:val="00CE5980"/>
    <w:rsid w:val="00CE59AB"/>
    <w:rsid w:val="00CE5AB2"/>
    <w:rsid w:val="00CE5AC8"/>
    <w:rsid w:val="00CE5DC9"/>
    <w:rsid w:val="00CE5E08"/>
    <w:rsid w:val="00CE5E50"/>
    <w:rsid w:val="00CE5E7D"/>
    <w:rsid w:val="00CE5F76"/>
    <w:rsid w:val="00CE6059"/>
    <w:rsid w:val="00CE63CE"/>
    <w:rsid w:val="00CE642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AE"/>
    <w:rsid w:val="00CE6FB6"/>
    <w:rsid w:val="00CE74FF"/>
    <w:rsid w:val="00CE75F5"/>
    <w:rsid w:val="00CE76BD"/>
    <w:rsid w:val="00CE78F3"/>
    <w:rsid w:val="00CE79BC"/>
    <w:rsid w:val="00CE7A73"/>
    <w:rsid w:val="00CE7AAA"/>
    <w:rsid w:val="00CE7BB3"/>
    <w:rsid w:val="00CE7BC8"/>
    <w:rsid w:val="00CE7BCB"/>
    <w:rsid w:val="00CE7D51"/>
    <w:rsid w:val="00CE7D5D"/>
    <w:rsid w:val="00CE7F2A"/>
    <w:rsid w:val="00CE7F7E"/>
    <w:rsid w:val="00CF002B"/>
    <w:rsid w:val="00CF02AC"/>
    <w:rsid w:val="00CF053C"/>
    <w:rsid w:val="00CF056B"/>
    <w:rsid w:val="00CF057C"/>
    <w:rsid w:val="00CF06E6"/>
    <w:rsid w:val="00CF07E9"/>
    <w:rsid w:val="00CF07EA"/>
    <w:rsid w:val="00CF082A"/>
    <w:rsid w:val="00CF08EE"/>
    <w:rsid w:val="00CF092A"/>
    <w:rsid w:val="00CF096A"/>
    <w:rsid w:val="00CF09AF"/>
    <w:rsid w:val="00CF0AAB"/>
    <w:rsid w:val="00CF0CE3"/>
    <w:rsid w:val="00CF0D79"/>
    <w:rsid w:val="00CF0E85"/>
    <w:rsid w:val="00CF103C"/>
    <w:rsid w:val="00CF129F"/>
    <w:rsid w:val="00CF14AB"/>
    <w:rsid w:val="00CF14CE"/>
    <w:rsid w:val="00CF1669"/>
    <w:rsid w:val="00CF167A"/>
    <w:rsid w:val="00CF186D"/>
    <w:rsid w:val="00CF18AB"/>
    <w:rsid w:val="00CF18C2"/>
    <w:rsid w:val="00CF1AA6"/>
    <w:rsid w:val="00CF1B3C"/>
    <w:rsid w:val="00CF1B40"/>
    <w:rsid w:val="00CF1DB3"/>
    <w:rsid w:val="00CF1DBF"/>
    <w:rsid w:val="00CF1EF2"/>
    <w:rsid w:val="00CF207C"/>
    <w:rsid w:val="00CF2091"/>
    <w:rsid w:val="00CF20C8"/>
    <w:rsid w:val="00CF22E3"/>
    <w:rsid w:val="00CF233B"/>
    <w:rsid w:val="00CF23D5"/>
    <w:rsid w:val="00CF24F2"/>
    <w:rsid w:val="00CF2639"/>
    <w:rsid w:val="00CF266D"/>
    <w:rsid w:val="00CF2757"/>
    <w:rsid w:val="00CF2759"/>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9D9"/>
    <w:rsid w:val="00CF39EF"/>
    <w:rsid w:val="00CF3BBC"/>
    <w:rsid w:val="00CF3CD4"/>
    <w:rsid w:val="00CF3DF9"/>
    <w:rsid w:val="00CF3F01"/>
    <w:rsid w:val="00CF4054"/>
    <w:rsid w:val="00CF413B"/>
    <w:rsid w:val="00CF4167"/>
    <w:rsid w:val="00CF41A0"/>
    <w:rsid w:val="00CF41AE"/>
    <w:rsid w:val="00CF4281"/>
    <w:rsid w:val="00CF4428"/>
    <w:rsid w:val="00CF4528"/>
    <w:rsid w:val="00CF46E1"/>
    <w:rsid w:val="00CF47D5"/>
    <w:rsid w:val="00CF4980"/>
    <w:rsid w:val="00CF4A0B"/>
    <w:rsid w:val="00CF4D1B"/>
    <w:rsid w:val="00CF4D25"/>
    <w:rsid w:val="00CF4ECB"/>
    <w:rsid w:val="00CF50A9"/>
    <w:rsid w:val="00CF50C5"/>
    <w:rsid w:val="00CF53FF"/>
    <w:rsid w:val="00CF5400"/>
    <w:rsid w:val="00CF56B5"/>
    <w:rsid w:val="00CF56E4"/>
    <w:rsid w:val="00CF58C5"/>
    <w:rsid w:val="00CF5A24"/>
    <w:rsid w:val="00CF5B17"/>
    <w:rsid w:val="00CF5D40"/>
    <w:rsid w:val="00CF5D85"/>
    <w:rsid w:val="00CF5EBE"/>
    <w:rsid w:val="00CF5FB3"/>
    <w:rsid w:val="00CF61A3"/>
    <w:rsid w:val="00CF622E"/>
    <w:rsid w:val="00CF6277"/>
    <w:rsid w:val="00CF62E5"/>
    <w:rsid w:val="00CF62F0"/>
    <w:rsid w:val="00CF6490"/>
    <w:rsid w:val="00CF64D4"/>
    <w:rsid w:val="00CF6529"/>
    <w:rsid w:val="00CF66DE"/>
    <w:rsid w:val="00CF6848"/>
    <w:rsid w:val="00CF687F"/>
    <w:rsid w:val="00CF68CF"/>
    <w:rsid w:val="00CF68E6"/>
    <w:rsid w:val="00CF6A2B"/>
    <w:rsid w:val="00CF6A9A"/>
    <w:rsid w:val="00CF6AF3"/>
    <w:rsid w:val="00CF6C66"/>
    <w:rsid w:val="00CF6C9A"/>
    <w:rsid w:val="00CF6EF8"/>
    <w:rsid w:val="00CF6F64"/>
    <w:rsid w:val="00CF73A0"/>
    <w:rsid w:val="00CF7406"/>
    <w:rsid w:val="00CF7470"/>
    <w:rsid w:val="00CF748F"/>
    <w:rsid w:val="00CF75EA"/>
    <w:rsid w:val="00CF7620"/>
    <w:rsid w:val="00CF7798"/>
    <w:rsid w:val="00CF7C3E"/>
    <w:rsid w:val="00CF7CCF"/>
    <w:rsid w:val="00CF7DB2"/>
    <w:rsid w:val="00CF7FB2"/>
    <w:rsid w:val="00D00089"/>
    <w:rsid w:val="00D00191"/>
    <w:rsid w:val="00D002BC"/>
    <w:rsid w:val="00D003DE"/>
    <w:rsid w:val="00D00477"/>
    <w:rsid w:val="00D00522"/>
    <w:rsid w:val="00D0054D"/>
    <w:rsid w:val="00D00616"/>
    <w:rsid w:val="00D00744"/>
    <w:rsid w:val="00D007D5"/>
    <w:rsid w:val="00D0084D"/>
    <w:rsid w:val="00D009AC"/>
    <w:rsid w:val="00D00B22"/>
    <w:rsid w:val="00D00B71"/>
    <w:rsid w:val="00D00C3C"/>
    <w:rsid w:val="00D00F79"/>
    <w:rsid w:val="00D01056"/>
    <w:rsid w:val="00D0135B"/>
    <w:rsid w:val="00D0142C"/>
    <w:rsid w:val="00D014B4"/>
    <w:rsid w:val="00D015CF"/>
    <w:rsid w:val="00D016FB"/>
    <w:rsid w:val="00D017EE"/>
    <w:rsid w:val="00D0182B"/>
    <w:rsid w:val="00D0186E"/>
    <w:rsid w:val="00D01B38"/>
    <w:rsid w:val="00D01B68"/>
    <w:rsid w:val="00D01C45"/>
    <w:rsid w:val="00D01C73"/>
    <w:rsid w:val="00D01F49"/>
    <w:rsid w:val="00D01FB2"/>
    <w:rsid w:val="00D02014"/>
    <w:rsid w:val="00D0205A"/>
    <w:rsid w:val="00D0208F"/>
    <w:rsid w:val="00D02220"/>
    <w:rsid w:val="00D022E4"/>
    <w:rsid w:val="00D02369"/>
    <w:rsid w:val="00D02428"/>
    <w:rsid w:val="00D02502"/>
    <w:rsid w:val="00D028A7"/>
    <w:rsid w:val="00D02915"/>
    <w:rsid w:val="00D0295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3DE"/>
    <w:rsid w:val="00D03498"/>
    <w:rsid w:val="00D034C4"/>
    <w:rsid w:val="00D03657"/>
    <w:rsid w:val="00D0372E"/>
    <w:rsid w:val="00D03853"/>
    <w:rsid w:val="00D03C31"/>
    <w:rsid w:val="00D03DF4"/>
    <w:rsid w:val="00D03F2F"/>
    <w:rsid w:val="00D040BD"/>
    <w:rsid w:val="00D04162"/>
    <w:rsid w:val="00D04202"/>
    <w:rsid w:val="00D04394"/>
    <w:rsid w:val="00D04487"/>
    <w:rsid w:val="00D0475E"/>
    <w:rsid w:val="00D047FE"/>
    <w:rsid w:val="00D0482E"/>
    <w:rsid w:val="00D04830"/>
    <w:rsid w:val="00D048E1"/>
    <w:rsid w:val="00D049A8"/>
    <w:rsid w:val="00D04C05"/>
    <w:rsid w:val="00D04E13"/>
    <w:rsid w:val="00D04FC8"/>
    <w:rsid w:val="00D05078"/>
    <w:rsid w:val="00D051E2"/>
    <w:rsid w:val="00D05288"/>
    <w:rsid w:val="00D052FF"/>
    <w:rsid w:val="00D05393"/>
    <w:rsid w:val="00D054C9"/>
    <w:rsid w:val="00D05793"/>
    <w:rsid w:val="00D05A2D"/>
    <w:rsid w:val="00D05B83"/>
    <w:rsid w:val="00D05D50"/>
    <w:rsid w:val="00D05EE2"/>
    <w:rsid w:val="00D05FD4"/>
    <w:rsid w:val="00D06088"/>
    <w:rsid w:val="00D060FD"/>
    <w:rsid w:val="00D061C1"/>
    <w:rsid w:val="00D0626D"/>
    <w:rsid w:val="00D064B0"/>
    <w:rsid w:val="00D0669F"/>
    <w:rsid w:val="00D066F4"/>
    <w:rsid w:val="00D06738"/>
    <w:rsid w:val="00D0675C"/>
    <w:rsid w:val="00D0678D"/>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A9"/>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091"/>
    <w:rsid w:val="00D1114D"/>
    <w:rsid w:val="00D112D7"/>
    <w:rsid w:val="00D1137C"/>
    <w:rsid w:val="00D113FC"/>
    <w:rsid w:val="00D115F3"/>
    <w:rsid w:val="00D11763"/>
    <w:rsid w:val="00D117D0"/>
    <w:rsid w:val="00D1181C"/>
    <w:rsid w:val="00D11857"/>
    <w:rsid w:val="00D11873"/>
    <w:rsid w:val="00D118CB"/>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5B4"/>
    <w:rsid w:val="00D12687"/>
    <w:rsid w:val="00D126E6"/>
    <w:rsid w:val="00D12A97"/>
    <w:rsid w:val="00D12B30"/>
    <w:rsid w:val="00D12B75"/>
    <w:rsid w:val="00D12E7C"/>
    <w:rsid w:val="00D12FF7"/>
    <w:rsid w:val="00D13447"/>
    <w:rsid w:val="00D13647"/>
    <w:rsid w:val="00D137FD"/>
    <w:rsid w:val="00D137FE"/>
    <w:rsid w:val="00D13880"/>
    <w:rsid w:val="00D13936"/>
    <w:rsid w:val="00D13992"/>
    <w:rsid w:val="00D139CB"/>
    <w:rsid w:val="00D13A57"/>
    <w:rsid w:val="00D13AA0"/>
    <w:rsid w:val="00D13AAD"/>
    <w:rsid w:val="00D13B22"/>
    <w:rsid w:val="00D13B2E"/>
    <w:rsid w:val="00D13BBC"/>
    <w:rsid w:val="00D13BBE"/>
    <w:rsid w:val="00D13CCD"/>
    <w:rsid w:val="00D14204"/>
    <w:rsid w:val="00D1439A"/>
    <w:rsid w:val="00D143C5"/>
    <w:rsid w:val="00D1451F"/>
    <w:rsid w:val="00D14554"/>
    <w:rsid w:val="00D14636"/>
    <w:rsid w:val="00D14737"/>
    <w:rsid w:val="00D1486B"/>
    <w:rsid w:val="00D149D2"/>
    <w:rsid w:val="00D14A81"/>
    <w:rsid w:val="00D14B73"/>
    <w:rsid w:val="00D14D4D"/>
    <w:rsid w:val="00D14F9D"/>
    <w:rsid w:val="00D150A7"/>
    <w:rsid w:val="00D15333"/>
    <w:rsid w:val="00D15442"/>
    <w:rsid w:val="00D154B9"/>
    <w:rsid w:val="00D15514"/>
    <w:rsid w:val="00D15577"/>
    <w:rsid w:val="00D15985"/>
    <w:rsid w:val="00D15B1D"/>
    <w:rsid w:val="00D15B82"/>
    <w:rsid w:val="00D15B8C"/>
    <w:rsid w:val="00D15C5E"/>
    <w:rsid w:val="00D15CCF"/>
    <w:rsid w:val="00D15D5B"/>
    <w:rsid w:val="00D15D9D"/>
    <w:rsid w:val="00D15DA7"/>
    <w:rsid w:val="00D15EA4"/>
    <w:rsid w:val="00D15EAF"/>
    <w:rsid w:val="00D15ECE"/>
    <w:rsid w:val="00D15F5B"/>
    <w:rsid w:val="00D15FCB"/>
    <w:rsid w:val="00D16002"/>
    <w:rsid w:val="00D16077"/>
    <w:rsid w:val="00D16144"/>
    <w:rsid w:val="00D1614B"/>
    <w:rsid w:val="00D16158"/>
    <w:rsid w:val="00D16205"/>
    <w:rsid w:val="00D1624D"/>
    <w:rsid w:val="00D163AF"/>
    <w:rsid w:val="00D1643D"/>
    <w:rsid w:val="00D16545"/>
    <w:rsid w:val="00D169B3"/>
    <w:rsid w:val="00D16BA8"/>
    <w:rsid w:val="00D16C8F"/>
    <w:rsid w:val="00D16E2C"/>
    <w:rsid w:val="00D16FBB"/>
    <w:rsid w:val="00D17072"/>
    <w:rsid w:val="00D17426"/>
    <w:rsid w:val="00D174E5"/>
    <w:rsid w:val="00D1774F"/>
    <w:rsid w:val="00D17BCB"/>
    <w:rsid w:val="00D17C79"/>
    <w:rsid w:val="00D17DDC"/>
    <w:rsid w:val="00D17EE4"/>
    <w:rsid w:val="00D17F37"/>
    <w:rsid w:val="00D17F52"/>
    <w:rsid w:val="00D20171"/>
    <w:rsid w:val="00D20253"/>
    <w:rsid w:val="00D20267"/>
    <w:rsid w:val="00D202D3"/>
    <w:rsid w:val="00D20373"/>
    <w:rsid w:val="00D203A4"/>
    <w:rsid w:val="00D20652"/>
    <w:rsid w:val="00D20BAE"/>
    <w:rsid w:val="00D20BD1"/>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AB6"/>
    <w:rsid w:val="00D22B75"/>
    <w:rsid w:val="00D22CC1"/>
    <w:rsid w:val="00D22CC8"/>
    <w:rsid w:val="00D22D2B"/>
    <w:rsid w:val="00D22FC9"/>
    <w:rsid w:val="00D23012"/>
    <w:rsid w:val="00D232C8"/>
    <w:rsid w:val="00D23314"/>
    <w:rsid w:val="00D234A3"/>
    <w:rsid w:val="00D23556"/>
    <w:rsid w:val="00D23612"/>
    <w:rsid w:val="00D23660"/>
    <w:rsid w:val="00D23899"/>
    <w:rsid w:val="00D2390D"/>
    <w:rsid w:val="00D23A34"/>
    <w:rsid w:val="00D23AE0"/>
    <w:rsid w:val="00D23B89"/>
    <w:rsid w:val="00D23CE2"/>
    <w:rsid w:val="00D23DFF"/>
    <w:rsid w:val="00D23EAA"/>
    <w:rsid w:val="00D23EDF"/>
    <w:rsid w:val="00D24086"/>
    <w:rsid w:val="00D240ED"/>
    <w:rsid w:val="00D2416E"/>
    <w:rsid w:val="00D243D9"/>
    <w:rsid w:val="00D24521"/>
    <w:rsid w:val="00D24729"/>
    <w:rsid w:val="00D248B2"/>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21"/>
    <w:rsid w:val="00D26EB1"/>
    <w:rsid w:val="00D26F5A"/>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085"/>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43D"/>
    <w:rsid w:val="00D32582"/>
    <w:rsid w:val="00D32696"/>
    <w:rsid w:val="00D326BD"/>
    <w:rsid w:val="00D327E4"/>
    <w:rsid w:val="00D327E7"/>
    <w:rsid w:val="00D328D0"/>
    <w:rsid w:val="00D32967"/>
    <w:rsid w:val="00D32B6E"/>
    <w:rsid w:val="00D32F23"/>
    <w:rsid w:val="00D32FB9"/>
    <w:rsid w:val="00D332B8"/>
    <w:rsid w:val="00D33313"/>
    <w:rsid w:val="00D33353"/>
    <w:rsid w:val="00D33410"/>
    <w:rsid w:val="00D33429"/>
    <w:rsid w:val="00D33527"/>
    <w:rsid w:val="00D335E0"/>
    <w:rsid w:val="00D335E5"/>
    <w:rsid w:val="00D337D9"/>
    <w:rsid w:val="00D33A3A"/>
    <w:rsid w:val="00D33AB3"/>
    <w:rsid w:val="00D33AC3"/>
    <w:rsid w:val="00D33AFC"/>
    <w:rsid w:val="00D33B7F"/>
    <w:rsid w:val="00D33DA1"/>
    <w:rsid w:val="00D33DF3"/>
    <w:rsid w:val="00D33EB3"/>
    <w:rsid w:val="00D3410B"/>
    <w:rsid w:val="00D341A3"/>
    <w:rsid w:val="00D3425F"/>
    <w:rsid w:val="00D344C9"/>
    <w:rsid w:val="00D344E4"/>
    <w:rsid w:val="00D346D7"/>
    <w:rsid w:val="00D34714"/>
    <w:rsid w:val="00D34A45"/>
    <w:rsid w:val="00D34C49"/>
    <w:rsid w:val="00D34C53"/>
    <w:rsid w:val="00D34CE6"/>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47"/>
    <w:rsid w:val="00D3695E"/>
    <w:rsid w:val="00D36998"/>
    <w:rsid w:val="00D369EA"/>
    <w:rsid w:val="00D36AF8"/>
    <w:rsid w:val="00D36BD8"/>
    <w:rsid w:val="00D36C46"/>
    <w:rsid w:val="00D36C8E"/>
    <w:rsid w:val="00D36CBE"/>
    <w:rsid w:val="00D36CE0"/>
    <w:rsid w:val="00D36EC7"/>
    <w:rsid w:val="00D3719D"/>
    <w:rsid w:val="00D371BF"/>
    <w:rsid w:val="00D373AF"/>
    <w:rsid w:val="00D3770E"/>
    <w:rsid w:val="00D37994"/>
    <w:rsid w:val="00D37B73"/>
    <w:rsid w:val="00D37B95"/>
    <w:rsid w:val="00D37C2D"/>
    <w:rsid w:val="00D37C92"/>
    <w:rsid w:val="00D37F23"/>
    <w:rsid w:val="00D401A5"/>
    <w:rsid w:val="00D40409"/>
    <w:rsid w:val="00D404CE"/>
    <w:rsid w:val="00D4053F"/>
    <w:rsid w:val="00D40552"/>
    <w:rsid w:val="00D406D1"/>
    <w:rsid w:val="00D408DA"/>
    <w:rsid w:val="00D40BA2"/>
    <w:rsid w:val="00D40BCB"/>
    <w:rsid w:val="00D40C07"/>
    <w:rsid w:val="00D40E25"/>
    <w:rsid w:val="00D40E73"/>
    <w:rsid w:val="00D40E78"/>
    <w:rsid w:val="00D40F36"/>
    <w:rsid w:val="00D40FC7"/>
    <w:rsid w:val="00D41009"/>
    <w:rsid w:val="00D410D0"/>
    <w:rsid w:val="00D410F9"/>
    <w:rsid w:val="00D4110C"/>
    <w:rsid w:val="00D4144C"/>
    <w:rsid w:val="00D41492"/>
    <w:rsid w:val="00D41901"/>
    <w:rsid w:val="00D41AB0"/>
    <w:rsid w:val="00D41AC9"/>
    <w:rsid w:val="00D41B9F"/>
    <w:rsid w:val="00D41CA1"/>
    <w:rsid w:val="00D41CD0"/>
    <w:rsid w:val="00D42142"/>
    <w:rsid w:val="00D42161"/>
    <w:rsid w:val="00D421D9"/>
    <w:rsid w:val="00D42281"/>
    <w:rsid w:val="00D422D9"/>
    <w:rsid w:val="00D422E4"/>
    <w:rsid w:val="00D42398"/>
    <w:rsid w:val="00D42433"/>
    <w:rsid w:val="00D425F1"/>
    <w:rsid w:val="00D42772"/>
    <w:rsid w:val="00D42805"/>
    <w:rsid w:val="00D42946"/>
    <w:rsid w:val="00D429DA"/>
    <w:rsid w:val="00D42A72"/>
    <w:rsid w:val="00D42B13"/>
    <w:rsid w:val="00D42B4A"/>
    <w:rsid w:val="00D42B71"/>
    <w:rsid w:val="00D42D28"/>
    <w:rsid w:val="00D42D94"/>
    <w:rsid w:val="00D42E58"/>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C8"/>
    <w:rsid w:val="00D44DD4"/>
    <w:rsid w:val="00D44F3E"/>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75"/>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08"/>
    <w:rsid w:val="00D471EF"/>
    <w:rsid w:val="00D472E5"/>
    <w:rsid w:val="00D473C5"/>
    <w:rsid w:val="00D474E8"/>
    <w:rsid w:val="00D475CC"/>
    <w:rsid w:val="00D477E2"/>
    <w:rsid w:val="00D478B6"/>
    <w:rsid w:val="00D47956"/>
    <w:rsid w:val="00D479EA"/>
    <w:rsid w:val="00D47C8A"/>
    <w:rsid w:val="00D50025"/>
    <w:rsid w:val="00D501E1"/>
    <w:rsid w:val="00D501E4"/>
    <w:rsid w:val="00D501F0"/>
    <w:rsid w:val="00D50424"/>
    <w:rsid w:val="00D5044A"/>
    <w:rsid w:val="00D504CA"/>
    <w:rsid w:val="00D506A6"/>
    <w:rsid w:val="00D506B3"/>
    <w:rsid w:val="00D50AF0"/>
    <w:rsid w:val="00D50BBA"/>
    <w:rsid w:val="00D50C85"/>
    <w:rsid w:val="00D50F95"/>
    <w:rsid w:val="00D5102A"/>
    <w:rsid w:val="00D510FC"/>
    <w:rsid w:val="00D510FD"/>
    <w:rsid w:val="00D51278"/>
    <w:rsid w:val="00D513F0"/>
    <w:rsid w:val="00D51411"/>
    <w:rsid w:val="00D51565"/>
    <w:rsid w:val="00D516D3"/>
    <w:rsid w:val="00D518D3"/>
    <w:rsid w:val="00D518FB"/>
    <w:rsid w:val="00D519D9"/>
    <w:rsid w:val="00D51A56"/>
    <w:rsid w:val="00D51AA6"/>
    <w:rsid w:val="00D51AAF"/>
    <w:rsid w:val="00D51F84"/>
    <w:rsid w:val="00D51F90"/>
    <w:rsid w:val="00D51FC9"/>
    <w:rsid w:val="00D52116"/>
    <w:rsid w:val="00D52200"/>
    <w:rsid w:val="00D5249B"/>
    <w:rsid w:val="00D5255C"/>
    <w:rsid w:val="00D52579"/>
    <w:rsid w:val="00D526A5"/>
    <w:rsid w:val="00D52758"/>
    <w:rsid w:val="00D5294C"/>
    <w:rsid w:val="00D52ADE"/>
    <w:rsid w:val="00D52B6A"/>
    <w:rsid w:val="00D52BF3"/>
    <w:rsid w:val="00D52CCC"/>
    <w:rsid w:val="00D52E94"/>
    <w:rsid w:val="00D5330F"/>
    <w:rsid w:val="00D535BA"/>
    <w:rsid w:val="00D5366B"/>
    <w:rsid w:val="00D53768"/>
    <w:rsid w:val="00D5378D"/>
    <w:rsid w:val="00D53C63"/>
    <w:rsid w:val="00D53CBC"/>
    <w:rsid w:val="00D53E0D"/>
    <w:rsid w:val="00D54028"/>
    <w:rsid w:val="00D54159"/>
    <w:rsid w:val="00D54363"/>
    <w:rsid w:val="00D543BE"/>
    <w:rsid w:val="00D543FC"/>
    <w:rsid w:val="00D544AC"/>
    <w:rsid w:val="00D544C4"/>
    <w:rsid w:val="00D544E6"/>
    <w:rsid w:val="00D54526"/>
    <w:rsid w:val="00D546BA"/>
    <w:rsid w:val="00D54741"/>
    <w:rsid w:val="00D5477E"/>
    <w:rsid w:val="00D5481A"/>
    <w:rsid w:val="00D548D1"/>
    <w:rsid w:val="00D5499B"/>
    <w:rsid w:val="00D54C59"/>
    <w:rsid w:val="00D54C5F"/>
    <w:rsid w:val="00D54D50"/>
    <w:rsid w:val="00D54D88"/>
    <w:rsid w:val="00D54DFC"/>
    <w:rsid w:val="00D550CF"/>
    <w:rsid w:val="00D550DB"/>
    <w:rsid w:val="00D550DE"/>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80E"/>
    <w:rsid w:val="00D569F2"/>
    <w:rsid w:val="00D56C31"/>
    <w:rsid w:val="00D56C6A"/>
    <w:rsid w:val="00D56D65"/>
    <w:rsid w:val="00D56DCD"/>
    <w:rsid w:val="00D56F95"/>
    <w:rsid w:val="00D5706C"/>
    <w:rsid w:val="00D57070"/>
    <w:rsid w:val="00D572B2"/>
    <w:rsid w:val="00D574CF"/>
    <w:rsid w:val="00D57583"/>
    <w:rsid w:val="00D57721"/>
    <w:rsid w:val="00D578C5"/>
    <w:rsid w:val="00D57C1D"/>
    <w:rsid w:val="00D57C20"/>
    <w:rsid w:val="00D57D9E"/>
    <w:rsid w:val="00D57F0A"/>
    <w:rsid w:val="00D600BE"/>
    <w:rsid w:val="00D600E5"/>
    <w:rsid w:val="00D60207"/>
    <w:rsid w:val="00D60226"/>
    <w:rsid w:val="00D602BA"/>
    <w:rsid w:val="00D605B5"/>
    <w:rsid w:val="00D6065D"/>
    <w:rsid w:val="00D60693"/>
    <w:rsid w:val="00D606AC"/>
    <w:rsid w:val="00D606F5"/>
    <w:rsid w:val="00D60871"/>
    <w:rsid w:val="00D609A8"/>
    <w:rsid w:val="00D60AD2"/>
    <w:rsid w:val="00D60B53"/>
    <w:rsid w:val="00D60BCB"/>
    <w:rsid w:val="00D60CB2"/>
    <w:rsid w:val="00D60DD4"/>
    <w:rsid w:val="00D60E21"/>
    <w:rsid w:val="00D60FA7"/>
    <w:rsid w:val="00D61049"/>
    <w:rsid w:val="00D6108B"/>
    <w:rsid w:val="00D61206"/>
    <w:rsid w:val="00D613B8"/>
    <w:rsid w:val="00D613CF"/>
    <w:rsid w:val="00D616BF"/>
    <w:rsid w:val="00D617F2"/>
    <w:rsid w:val="00D618A1"/>
    <w:rsid w:val="00D61AED"/>
    <w:rsid w:val="00D61BBF"/>
    <w:rsid w:val="00D61CDE"/>
    <w:rsid w:val="00D61E3D"/>
    <w:rsid w:val="00D62119"/>
    <w:rsid w:val="00D62216"/>
    <w:rsid w:val="00D62243"/>
    <w:rsid w:val="00D62297"/>
    <w:rsid w:val="00D62462"/>
    <w:rsid w:val="00D626C4"/>
    <w:rsid w:val="00D62730"/>
    <w:rsid w:val="00D6278F"/>
    <w:rsid w:val="00D62949"/>
    <w:rsid w:val="00D62A43"/>
    <w:rsid w:val="00D62A6B"/>
    <w:rsid w:val="00D62DEB"/>
    <w:rsid w:val="00D62DEC"/>
    <w:rsid w:val="00D6302F"/>
    <w:rsid w:val="00D6321B"/>
    <w:rsid w:val="00D632DD"/>
    <w:rsid w:val="00D632ED"/>
    <w:rsid w:val="00D63353"/>
    <w:rsid w:val="00D63606"/>
    <w:rsid w:val="00D63939"/>
    <w:rsid w:val="00D6399A"/>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4F63"/>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756"/>
    <w:rsid w:val="00D6677A"/>
    <w:rsid w:val="00D66818"/>
    <w:rsid w:val="00D6681D"/>
    <w:rsid w:val="00D66DAA"/>
    <w:rsid w:val="00D66DF5"/>
    <w:rsid w:val="00D66ECD"/>
    <w:rsid w:val="00D66F18"/>
    <w:rsid w:val="00D6705F"/>
    <w:rsid w:val="00D67356"/>
    <w:rsid w:val="00D67545"/>
    <w:rsid w:val="00D6754D"/>
    <w:rsid w:val="00D67B67"/>
    <w:rsid w:val="00D67CEF"/>
    <w:rsid w:val="00D67CFA"/>
    <w:rsid w:val="00D67D1E"/>
    <w:rsid w:val="00D67DF6"/>
    <w:rsid w:val="00D67E04"/>
    <w:rsid w:val="00D67ECB"/>
    <w:rsid w:val="00D67FB5"/>
    <w:rsid w:val="00D700AB"/>
    <w:rsid w:val="00D7010A"/>
    <w:rsid w:val="00D70197"/>
    <w:rsid w:val="00D7033C"/>
    <w:rsid w:val="00D703A6"/>
    <w:rsid w:val="00D703E9"/>
    <w:rsid w:val="00D7040B"/>
    <w:rsid w:val="00D7065D"/>
    <w:rsid w:val="00D7076F"/>
    <w:rsid w:val="00D707C6"/>
    <w:rsid w:val="00D7090F"/>
    <w:rsid w:val="00D70C78"/>
    <w:rsid w:val="00D70E83"/>
    <w:rsid w:val="00D70F5E"/>
    <w:rsid w:val="00D70F87"/>
    <w:rsid w:val="00D7108A"/>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77B"/>
    <w:rsid w:val="00D729CE"/>
    <w:rsid w:val="00D72B6D"/>
    <w:rsid w:val="00D72C73"/>
    <w:rsid w:val="00D72E80"/>
    <w:rsid w:val="00D73019"/>
    <w:rsid w:val="00D73347"/>
    <w:rsid w:val="00D734BB"/>
    <w:rsid w:val="00D73604"/>
    <w:rsid w:val="00D73682"/>
    <w:rsid w:val="00D73788"/>
    <w:rsid w:val="00D73A3C"/>
    <w:rsid w:val="00D73A6B"/>
    <w:rsid w:val="00D73B8A"/>
    <w:rsid w:val="00D73C60"/>
    <w:rsid w:val="00D73D30"/>
    <w:rsid w:val="00D73DAD"/>
    <w:rsid w:val="00D73E0D"/>
    <w:rsid w:val="00D73E0E"/>
    <w:rsid w:val="00D73E30"/>
    <w:rsid w:val="00D73F2E"/>
    <w:rsid w:val="00D73F34"/>
    <w:rsid w:val="00D73F5F"/>
    <w:rsid w:val="00D74007"/>
    <w:rsid w:val="00D74395"/>
    <w:rsid w:val="00D7440E"/>
    <w:rsid w:val="00D74461"/>
    <w:rsid w:val="00D7480B"/>
    <w:rsid w:val="00D748B6"/>
    <w:rsid w:val="00D7494E"/>
    <w:rsid w:val="00D74AF7"/>
    <w:rsid w:val="00D74B2A"/>
    <w:rsid w:val="00D74B46"/>
    <w:rsid w:val="00D74EA0"/>
    <w:rsid w:val="00D7505F"/>
    <w:rsid w:val="00D7568F"/>
    <w:rsid w:val="00D757F0"/>
    <w:rsid w:val="00D75843"/>
    <w:rsid w:val="00D75856"/>
    <w:rsid w:val="00D75889"/>
    <w:rsid w:val="00D758A0"/>
    <w:rsid w:val="00D758A1"/>
    <w:rsid w:val="00D758FF"/>
    <w:rsid w:val="00D7591A"/>
    <w:rsid w:val="00D75A20"/>
    <w:rsid w:val="00D75AA8"/>
    <w:rsid w:val="00D75CD8"/>
    <w:rsid w:val="00D75CEC"/>
    <w:rsid w:val="00D75D87"/>
    <w:rsid w:val="00D75DE8"/>
    <w:rsid w:val="00D75E85"/>
    <w:rsid w:val="00D75FD9"/>
    <w:rsid w:val="00D7601D"/>
    <w:rsid w:val="00D76025"/>
    <w:rsid w:val="00D7606D"/>
    <w:rsid w:val="00D761CB"/>
    <w:rsid w:val="00D761E6"/>
    <w:rsid w:val="00D76213"/>
    <w:rsid w:val="00D76371"/>
    <w:rsid w:val="00D7659E"/>
    <w:rsid w:val="00D767EE"/>
    <w:rsid w:val="00D76878"/>
    <w:rsid w:val="00D76933"/>
    <w:rsid w:val="00D7695E"/>
    <w:rsid w:val="00D76A4B"/>
    <w:rsid w:val="00D76A4E"/>
    <w:rsid w:val="00D76AF1"/>
    <w:rsid w:val="00D76B55"/>
    <w:rsid w:val="00D76D80"/>
    <w:rsid w:val="00D76DDA"/>
    <w:rsid w:val="00D76DEE"/>
    <w:rsid w:val="00D76E3E"/>
    <w:rsid w:val="00D76E83"/>
    <w:rsid w:val="00D76F66"/>
    <w:rsid w:val="00D7706F"/>
    <w:rsid w:val="00D7713E"/>
    <w:rsid w:val="00D771C9"/>
    <w:rsid w:val="00D77274"/>
    <w:rsid w:val="00D7747A"/>
    <w:rsid w:val="00D77585"/>
    <w:rsid w:val="00D776A1"/>
    <w:rsid w:val="00D7772B"/>
    <w:rsid w:val="00D77B0A"/>
    <w:rsid w:val="00D77B6A"/>
    <w:rsid w:val="00D77BE6"/>
    <w:rsid w:val="00D77BF1"/>
    <w:rsid w:val="00D77C8D"/>
    <w:rsid w:val="00D77CC7"/>
    <w:rsid w:val="00D77E25"/>
    <w:rsid w:val="00D77FAD"/>
    <w:rsid w:val="00D8000E"/>
    <w:rsid w:val="00D8002F"/>
    <w:rsid w:val="00D800A1"/>
    <w:rsid w:val="00D8036A"/>
    <w:rsid w:val="00D804A7"/>
    <w:rsid w:val="00D806C9"/>
    <w:rsid w:val="00D8098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DB1"/>
    <w:rsid w:val="00D81E49"/>
    <w:rsid w:val="00D81E9C"/>
    <w:rsid w:val="00D81F99"/>
    <w:rsid w:val="00D820F3"/>
    <w:rsid w:val="00D822C6"/>
    <w:rsid w:val="00D8230B"/>
    <w:rsid w:val="00D8258B"/>
    <w:rsid w:val="00D82717"/>
    <w:rsid w:val="00D827DA"/>
    <w:rsid w:val="00D829AC"/>
    <w:rsid w:val="00D82A71"/>
    <w:rsid w:val="00D82AB3"/>
    <w:rsid w:val="00D82B4D"/>
    <w:rsid w:val="00D82C02"/>
    <w:rsid w:val="00D82C31"/>
    <w:rsid w:val="00D82E00"/>
    <w:rsid w:val="00D82FFD"/>
    <w:rsid w:val="00D83048"/>
    <w:rsid w:val="00D8312B"/>
    <w:rsid w:val="00D83401"/>
    <w:rsid w:val="00D834F7"/>
    <w:rsid w:val="00D835F4"/>
    <w:rsid w:val="00D8385D"/>
    <w:rsid w:val="00D838AE"/>
    <w:rsid w:val="00D838B7"/>
    <w:rsid w:val="00D839EE"/>
    <w:rsid w:val="00D83A2F"/>
    <w:rsid w:val="00D83C81"/>
    <w:rsid w:val="00D83D46"/>
    <w:rsid w:val="00D83E4D"/>
    <w:rsid w:val="00D83EFA"/>
    <w:rsid w:val="00D8405A"/>
    <w:rsid w:val="00D84098"/>
    <w:rsid w:val="00D84125"/>
    <w:rsid w:val="00D84175"/>
    <w:rsid w:val="00D84268"/>
    <w:rsid w:val="00D84352"/>
    <w:rsid w:val="00D84386"/>
    <w:rsid w:val="00D84438"/>
    <w:rsid w:val="00D8446B"/>
    <w:rsid w:val="00D84505"/>
    <w:rsid w:val="00D846C5"/>
    <w:rsid w:val="00D84A26"/>
    <w:rsid w:val="00D84C40"/>
    <w:rsid w:val="00D84EDC"/>
    <w:rsid w:val="00D84EF3"/>
    <w:rsid w:val="00D84FE8"/>
    <w:rsid w:val="00D8519C"/>
    <w:rsid w:val="00D85292"/>
    <w:rsid w:val="00D852BD"/>
    <w:rsid w:val="00D85368"/>
    <w:rsid w:val="00D85758"/>
    <w:rsid w:val="00D85869"/>
    <w:rsid w:val="00D85A26"/>
    <w:rsid w:val="00D85C25"/>
    <w:rsid w:val="00D85D71"/>
    <w:rsid w:val="00D85DD5"/>
    <w:rsid w:val="00D85E10"/>
    <w:rsid w:val="00D85E69"/>
    <w:rsid w:val="00D85FE3"/>
    <w:rsid w:val="00D861E4"/>
    <w:rsid w:val="00D86242"/>
    <w:rsid w:val="00D86640"/>
    <w:rsid w:val="00D8669F"/>
    <w:rsid w:val="00D866B6"/>
    <w:rsid w:val="00D86746"/>
    <w:rsid w:val="00D86A40"/>
    <w:rsid w:val="00D86B37"/>
    <w:rsid w:val="00D86B57"/>
    <w:rsid w:val="00D86BB3"/>
    <w:rsid w:val="00D86C05"/>
    <w:rsid w:val="00D86C35"/>
    <w:rsid w:val="00D86C73"/>
    <w:rsid w:val="00D86CBB"/>
    <w:rsid w:val="00D86ED1"/>
    <w:rsid w:val="00D870A2"/>
    <w:rsid w:val="00D870D5"/>
    <w:rsid w:val="00D87154"/>
    <w:rsid w:val="00D87211"/>
    <w:rsid w:val="00D8731C"/>
    <w:rsid w:val="00D87643"/>
    <w:rsid w:val="00D876C1"/>
    <w:rsid w:val="00D8778A"/>
    <w:rsid w:val="00D879C8"/>
    <w:rsid w:val="00D87B97"/>
    <w:rsid w:val="00D87C25"/>
    <w:rsid w:val="00D87DA3"/>
    <w:rsid w:val="00D87F4E"/>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A76"/>
    <w:rsid w:val="00D91C54"/>
    <w:rsid w:val="00D91D7C"/>
    <w:rsid w:val="00D91D8B"/>
    <w:rsid w:val="00D91E52"/>
    <w:rsid w:val="00D91E84"/>
    <w:rsid w:val="00D91F6B"/>
    <w:rsid w:val="00D91F8C"/>
    <w:rsid w:val="00D920E2"/>
    <w:rsid w:val="00D92265"/>
    <w:rsid w:val="00D922D0"/>
    <w:rsid w:val="00D9230B"/>
    <w:rsid w:val="00D92322"/>
    <w:rsid w:val="00D923B9"/>
    <w:rsid w:val="00D92472"/>
    <w:rsid w:val="00D92558"/>
    <w:rsid w:val="00D92633"/>
    <w:rsid w:val="00D9265D"/>
    <w:rsid w:val="00D927B4"/>
    <w:rsid w:val="00D92817"/>
    <w:rsid w:val="00D92819"/>
    <w:rsid w:val="00D92884"/>
    <w:rsid w:val="00D92CB4"/>
    <w:rsid w:val="00D92CBC"/>
    <w:rsid w:val="00D92DB9"/>
    <w:rsid w:val="00D92EDE"/>
    <w:rsid w:val="00D92FD3"/>
    <w:rsid w:val="00D93112"/>
    <w:rsid w:val="00D931CD"/>
    <w:rsid w:val="00D931F2"/>
    <w:rsid w:val="00D93689"/>
    <w:rsid w:val="00D93702"/>
    <w:rsid w:val="00D937A2"/>
    <w:rsid w:val="00D93A62"/>
    <w:rsid w:val="00D93A69"/>
    <w:rsid w:val="00D93A86"/>
    <w:rsid w:val="00D93FBE"/>
    <w:rsid w:val="00D94253"/>
    <w:rsid w:val="00D9445D"/>
    <w:rsid w:val="00D944C0"/>
    <w:rsid w:val="00D94545"/>
    <w:rsid w:val="00D948A0"/>
    <w:rsid w:val="00D94A2C"/>
    <w:rsid w:val="00D94BB0"/>
    <w:rsid w:val="00D94BEF"/>
    <w:rsid w:val="00D94C25"/>
    <w:rsid w:val="00D94D5D"/>
    <w:rsid w:val="00D94FF3"/>
    <w:rsid w:val="00D950FD"/>
    <w:rsid w:val="00D957C0"/>
    <w:rsid w:val="00D95889"/>
    <w:rsid w:val="00D95936"/>
    <w:rsid w:val="00D95B36"/>
    <w:rsid w:val="00D95BF0"/>
    <w:rsid w:val="00D95BFF"/>
    <w:rsid w:val="00D96193"/>
    <w:rsid w:val="00D961A3"/>
    <w:rsid w:val="00D9656E"/>
    <w:rsid w:val="00D96617"/>
    <w:rsid w:val="00D9661A"/>
    <w:rsid w:val="00D966BA"/>
    <w:rsid w:val="00D96709"/>
    <w:rsid w:val="00D9680A"/>
    <w:rsid w:val="00D96821"/>
    <w:rsid w:val="00D9696A"/>
    <w:rsid w:val="00D96A4F"/>
    <w:rsid w:val="00D96B96"/>
    <w:rsid w:val="00D96D44"/>
    <w:rsid w:val="00D96D84"/>
    <w:rsid w:val="00D96DD2"/>
    <w:rsid w:val="00D96E57"/>
    <w:rsid w:val="00D9718C"/>
    <w:rsid w:val="00D97552"/>
    <w:rsid w:val="00D97918"/>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876"/>
    <w:rsid w:val="00DA08F4"/>
    <w:rsid w:val="00DA0B85"/>
    <w:rsid w:val="00DA0C77"/>
    <w:rsid w:val="00DA0FC0"/>
    <w:rsid w:val="00DA10CE"/>
    <w:rsid w:val="00DA11CB"/>
    <w:rsid w:val="00DA11D5"/>
    <w:rsid w:val="00DA1216"/>
    <w:rsid w:val="00DA125D"/>
    <w:rsid w:val="00DA12DA"/>
    <w:rsid w:val="00DA12DD"/>
    <w:rsid w:val="00DA1595"/>
    <w:rsid w:val="00DA163E"/>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B2"/>
    <w:rsid w:val="00DA25EA"/>
    <w:rsid w:val="00DA26F7"/>
    <w:rsid w:val="00DA28A8"/>
    <w:rsid w:val="00DA28B8"/>
    <w:rsid w:val="00DA29C4"/>
    <w:rsid w:val="00DA29F6"/>
    <w:rsid w:val="00DA2A8E"/>
    <w:rsid w:val="00DA2CD7"/>
    <w:rsid w:val="00DA2D76"/>
    <w:rsid w:val="00DA2D90"/>
    <w:rsid w:val="00DA2DEF"/>
    <w:rsid w:val="00DA2E9D"/>
    <w:rsid w:val="00DA3041"/>
    <w:rsid w:val="00DA30D8"/>
    <w:rsid w:val="00DA31E8"/>
    <w:rsid w:val="00DA3379"/>
    <w:rsid w:val="00DA3390"/>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4E6"/>
    <w:rsid w:val="00DA471E"/>
    <w:rsid w:val="00DA490B"/>
    <w:rsid w:val="00DA492A"/>
    <w:rsid w:val="00DA492C"/>
    <w:rsid w:val="00DA4981"/>
    <w:rsid w:val="00DA4AB5"/>
    <w:rsid w:val="00DA4ABA"/>
    <w:rsid w:val="00DA4C91"/>
    <w:rsid w:val="00DA4D11"/>
    <w:rsid w:val="00DA4D3C"/>
    <w:rsid w:val="00DA4E07"/>
    <w:rsid w:val="00DA51A9"/>
    <w:rsid w:val="00DA5277"/>
    <w:rsid w:val="00DA53DF"/>
    <w:rsid w:val="00DA5791"/>
    <w:rsid w:val="00DA5792"/>
    <w:rsid w:val="00DA57F9"/>
    <w:rsid w:val="00DA5821"/>
    <w:rsid w:val="00DA5873"/>
    <w:rsid w:val="00DA5A53"/>
    <w:rsid w:val="00DA5B96"/>
    <w:rsid w:val="00DA5CA9"/>
    <w:rsid w:val="00DA5CB1"/>
    <w:rsid w:val="00DA5E5F"/>
    <w:rsid w:val="00DA5E7E"/>
    <w:rsid w:val="00DA5FA3"/>
    <w:rsid w:val="00DA6173"/>
    <w:rsid w:val="00DA61A6"/>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466"/>
    <w:rsid w:val="00DA77D4"/>
    <w:rsid w:val="00DA7856"/>
    <w:rsid w:val="00DA78BC"/>
    <w:rsid w:val="00DA79FD"/>
    <w:rsid w:val="00DA7A74"/>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60"/>
    <w:rsid w:val="00DB158B"/>
    <w:rsid w:val="00DB15A4"/>
    <w:rsid w:val="00DB17DA"/>
    <w:rsid w:val="00DB1925"/>
    <w:rsid w:val="00DB1A50"/>
    <w:rsid w:val="00DB1D38"/>
    <w:rsid w:val="00DB1F98"/>
    <w:rsid w:val="00DB2051"/>
    <w:rsid w:val="00DB22F7"/>
    <w:rsid w:val="00DB232C"/>
    <w:rsid w:val="00DB2346"/>
    <w:rsid w:val="00DB24CB"/>
    <w:rsid w:val="00DB2551"/>
    <w:rsid w:val="00DB25C2"/>
    <w:rsid w:val="00DB2676"/>
    <w:rsid w:val="00DB28D8"/>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6C6"/>
    <w:rsid w:val="00DB4715"/>
    <w:rsid w:val="00DB4744"/>
    <w:rsid w:val="00DB477C"/>
    <w:rsid w:val="00DB4796"/>
    <w:rsid w:val="00DB4AB4"/>
    <w:rsid w:val="00DB4BC7"/>
    <w:rsid w:val="00DB4D30"/>
    <w:rsid w:val="00DB4E67"/>
    <w:rsid w:val="00DB4F9D"/>
    <w:rsid w:val="00DB4FAA"/>
    <w:rsid w:val="00DB50F4"/>
    <w:rsid w:val="00DB51D0"/>
    <w:rsid w:val="00DB5487"/>
    <w:rsid w:val="00DB5570"/>
    <w:rsid w:val="00DB5612"/>
    <w:rsid w:val="00DB59FA"/>
    <w:rsid w:val="00DB5A21"/>
    <w:rsid w:val="00DB5ACA"/>
    <w:rsid w:val="00DB5B30"/>
    <w:rsid w:val="00DB5BEA"/>
    <w:rsid w:val="00DB5DEB"/>
    <w:rsid w:val="00DB5EE5"/>
    <w:rsid w:val="00DB601E"/>
    <w:rsid w:val="00DB6218"/>
    <w:rsid w:val="00DB622F"/>
    <w:rsid w:val="00DB62A6"/>
    <w:rsid w:val="00DB6405"/>
    <w:rsid w:val="00DB64BB"/>
    <w:rsid w:val="00DB64CC"/>
    <w:rsid w:val="00DB6500"/>
    <w:rsid w:val="00DB6598"/>
    <w:rsid w:val="00DB681C"/>
    <w:rsid w:val="00DB6844"/>
    <w:rsid w:val="00DB68FF"/>
    <w:rsid w:val="00DB69B1"/>
    <w:rsid w:val="00DB69D5"/>
    <w:rsid w:val="00DB6A91"/>
    <w:rsid w:val="00DB6B08"/>
    <w:rsid w:val="00DB6D50"/>
    <w:rsid w:val="00DB6F70"/>
    <w:rsid w:val="00DB6FA9"/>
    <w:rsid w:val="00DB6FD9"/>
    <w:rsid w:val="00DB6FE5"/>
    <w:rsid w:val="00DB7055"/>
    <w:rsid w:val="00DB705C"/>
    <w:rsid w:val="00DB712B"/>
    <w:rsid w:val="00DB71E9"/>
    <w:rsid w:val="00DB71FD"/>
    <w:rsid w:val="00DB7308"/>
    <w:rsid w:val="00DB733D"/>
    <w:rsid w:val="00DB73D6"/>
    <w:rsid w:val="00DB7427"/>
    <w:rsid w:val="00DB749A"/>
    <w:rsid w:val="00DB749C"/>
    <w:rsid w:val="00DB763C"/>
    <w:rsid w:val="00DB798F"/>
    <w:rsid w:val="00DB79D9"/>
    <w:rsid w:val="00DB7A52"/>
    <w:rsid w:val="00DB7AFD"/>
    <w:rsid w:val="00DB7BA1"/>
    <w:rsid w:val="00DB7E79"/>
    <w:rsid w:val="00DB7E8C"/>
    <w:rsid w:val="00DB7ED1"/>
    <w:rsid w:val="00DB7F53"/>
    <w:rsid w:val="00DB7FD8"/>
    <w:rsid w:val="00DC00EB"/>
    <w:rsid w:val="00DC0127"/>
    <w:rsid w:val="00DC0302"/>
    <w:rsid w:val="00DC04B3"/>
    <w:rsid w:val="00DC059C"/>
    <w:rsid w:val="00DC06ED"/>
    <w:rsid w:val="00DC0709"/>
    <w:rsid w:val="00DC0715"/>
    <w:rsid w:val="00DC07D1"/>
    <w:rsid w:val="00DC092D"/>
    <w:rsid w:val="00DC0943"/>
    <w:rsid w:val="00DC09BB"/>
    <w:rsid w:val="00DC0A17"/>
    <w:rsid w:val="00DC0A3C"/>
    <w:rsid w:val="00DC0C00"/>
    <w:rsid w:val="00DC0E44"/>
    <w:rsid w:val="00DC0E87"/>
    <w:rsid w:val="00DC0F93"/>
    <w:rsid w:val="00DC11B7"/>
    <w:rsid w:val="00DC1296"/>
    <w:rsid w:val="00DC129A"/>
    <w:rsid w:val="00DC1384"/>
    <w:rsid w:val="00DC13BB"/>
    <w:rsid w:val="00DC13D4"/>
    <w:rsid w:val="00DC1479"/>
    <w:rsid w:val="00DC1624"/>
    <w:rsid w:val="00DC1628"/>
    <w:rsid w:val="00DC1763"/>
    <w:rsid w:val="00DC1792"/>
    <w:rsid w:val="00DC17E4"/>
    <w:rsid w:val="00DC1804"/>
    <w:rsid w:val="00DC1F7B"/>
    <w:rsid w:val="00DC1FAC"/>
    <w:rsid w:val="00DC1FC1"/>
    <w:rsid w:val="00DC2028"/>
    <w:rsid w:val="00DC2105"/>
    <w:rsid w:val="00DC2231"/>
    <w:rsid w:val="00DC22B7"/>
    <w:rsid w:val="00DC24E6"/>
    <w:rsid w:val="00DC257F"/>
    <w:rsid w:val="00DC25F6"/>
    <w:rsid w:val="00DC274C"/>
    <w:rsid w:val="00DC2898"/>
    <w:rsid w:val="00DC28A6"/>
    <w:rsid w:val="00DC28EC"/>
    <w:rsid w:val="00DC294C"/>
    <w:rsid w:val="00DC2B2B"/>
    <w:rsid w:val="00DC2B9D"/>
    <w:rsid w:val="00DC2BF3"/>
    <w:rsid w:val="00DC2BFC"/>
    <w:rsid w:val="00DC2C81"/>
    <w:rsid w:val="00DC2D59"/>
    <w:rsid w:val="00DC3079"/>
    <w:rsid w:val="00DC33F6"/>
    <w:rsid w:val="00DC3A40"/>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2C"/>
    <w:rsid w:val="00DC522F"/>
    <w:rsid w:val="00DC5298"/>
    <w:rsid w:val="00DC5317"/>
    <w:rsid w:val="00DC5579"/>
    <w:rsid w:val="00DC5613"/>
    <w:rsid w:val="00DC56DB"/>
    <w:rsid w:val="00DC588E"/>
    <w:rsid w:val="00DC5977"/>
    <w:rsid w:val="00DC5AE7"/>
    <w:rsid w:val="00DC5B17"/>
    <w:rsid w:val="00DC5C46"/>
    <w:rsid w:val="00DC5C5B"/>
    <w:rsid w:val="00DC5CF8"/>
    <w:rsid w:val="00DC5D73"/>
    <w:rsid w:val="00DC5DA0"/>
    <w:rsid w:val="00DC5F7B"/>
    <w:rsid w:val="00DC60AE"/>
    <w:rsid w:val="00DC61B4"/>
    <w:rsid w:val="00DC61F7"/>
    <w:rsid w:val="00DC6227"/>
    <w:rsid w:val="00DC6316"/>
    <w:rsid w:val="00DC63A1"/>
    <w:rsid w:val="00DC640E"/>
    <w:rsid w:val="00DC65D8"/>
    <w:rsid w:val="00DC6783"/>
    <w:rsid w:val="00DC67B6"/>
    <w:rsid w:val="00DC6A94"/>
    <w:rsid w:val="00DC6B6A"/>
    <w:rsid w:val="00DC6BDA"/>
    <w:rsid w:val="00DC6C02"/>
    <w:rsid w:val="00DC6CC7"/>
    <w:rsid w:val="00DC6D15"/>
    <w:rsid w:val="00DC6D21"/>
    <w:rsid w:val="00DC6EBB"/>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BF"/>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AF4"/>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49"/>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4F"/>
    <w:rsid w:val="00DD41EE"/>
    <w:rsid w:val="00DD4379"/>
    <w:rsid w:val="00DD443F"/>
    <w:rsid w:val="00DD4999"/>
    <w:rsid w:val="00DD49D3"/>
    <w:rsid w:val="00DD4ABF"/>
    <w:rsid w:val="00DD4C55"/>
    <w:rsid w:val="00DD4CC9"/>
    <w:rsid w:val="00DD4DC7"/>
    <w:rsid w:val="00DD4F62"/>
    <w:rsid w:val="00DD5162"/>
    <w:rsid w:val="00DD51B0"/>
    <w:rsid w:val="00DD5266"/>
    <w:rsid w:val="00DD54EA"/>
    <w:rsid w:val="00DD56F7"/>
    <w:rsid w:val="00DD57BD"/>
    <w:rsid w:val="00DD59E3"/>
    <w:rsid w:val="00DD5B6C"/>
    <w:rsid w:val="00DD6145"/>
    <w:rsid w:val="00DD6241"/>
    <w:rsid w:val="00DD62CC"/>
    <w:rsid w:val="00DD62D0"/>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2CA"/>
    <w:rsid w:val="00DD7356"/>
    <w:rsid w:val="00DD73B8"/>
    <w:rsid w:val="00DD73D1"/>
    <w:rsid w:val="00DD7428"/>
    <w:rsid w:val="00DD761C"/>
    <w:rsid w:val="00DD766A"/>
    <w:rsid w:val="00DD7829"/>
    <w:rsid w:val="00DD7C58"/>
    <w:rsid w:val="00DD7DF3"/>
    <w:rsid w:val="00DD7F35"/>
    <w:rsid w:val="00DE0171"/>
    <w:rsid w:val="00DE0180"/>
    <w:rsid w:val="00DE02A0"/>
    <w:rsid w:val="00DE0333"/>
    <w:rsid w:val="00DE03D8"/>
    <w:rsid w:val="00DE0455"/>
    <w:rsid w:val="00DE04C9"/>
    <w:rsid w:val="00DE0558"/>
    <w:rsid w:val="00DE06BE"/>
    <w:rsid w:val="00DE079F"/>
    <w:rsid w:val="00DE0C1B"/>
    <w:rsid w:val="00DE0CAC"/>
    <w:rsid w:val="00DE0F16"/>
    <w:rsid w:val="00DE0FA1"/>
    <w:rsid w:val="00DE104E"/>
    <w:rsid w:val="00DE10C6"/>
    <w:rsid w:val="00DE10E0"/>
    <w:rsid w:val="00DE1406"/>
    <w:rsid w:val="00DE1450"/>
    <w:rsid w:val="00DE153F"/>
    <w:rsid w:val="00DE15D3"/>
    <w:rsid w:val="00DE161F"/>
    <w:rsid w:val="00DE1746"/>
    <w:rsid w:val="00DE17EF"/>
    <w:rsid w:val="00DE18E5"/>
    <w:rsid w:val="00DE19DC"/>
    <w:rsid w:val="00DE1A3E"/>
    <w:rsid w:val="00DE1B7B"/>
    <w:rsid w:val="00DE2065"/>
    <w:rsid w:val="00DE21CF"/>
    <w:rsid w:val="00DE2252"/>
    <w:rsid w:val="00DE22D1"/>
    <w:rsid w:val="00DE2327"/>
    <w:rsid w:val="00DE2484"/>
    <w:rsid w:val="00DE24A0"/>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8F0"/>
    <w:rsid w:val="00DE3965"/>
    <w:rsid w:val="00DE3BC4"/>
    <w:rsid w:val="00DE3C85"/>
    <w:rsid w:val="00DE3D19"/>
    <w:rsid w:val="00DE3E0E"/>
    <w:rsid w:val="00DE3E7C"/>
    <w:rsid w:val="00DE3FBF"/>
    <w:rsid w:val="00DE4003"/>
    <w:rsid w:val="00DE40AA"/>
    <w:rsid w:val="00DE43E5"/>
    <w:rsid w:val="00DE458E"/>
    <w:rsid w:val="00DE4642"/>
    <w:rsid w:val="00DE464E"/>
    <w:rsid w:val="00DE4661"/>
    <w:rsid w:val="00DE4664"/>
    <w:rsid w:val="00DE47CE"/>
    <w:rsid w:val="00DE480D"/>
    <w:rsid w:val="00DE4835"/>
    <w:rsid w:val="00DE4A9D"/>
    <w:rsid w:val="00DE4AC7"/>
    <w:rsid w:val="00DE4B0C"/>
    <w:rsid w:val="00DE4BBF"/>
    <w:rsid w:val="00DE4BD8"/>
    <w:rsid w:val="00DE4D74"/>
    <w:rsid w:val="00DE50B5"/>
    <w:rsid w:val="00DE50ED"/>
    <w:rsid w:val="00DE516B"/>
    <w:rsid w:val="00DE52DA"/>
    <w:rsid w:val="00DE549E"/>
    <w:rsid w:val="00DE54B6"/>
    <w:rsid w:val="00DE5543"/>
    <w:rsid w:val="00DE5648"/>
    <w:rsid w:val="00DE5809"/>
    <w:rsid w:val="00DE588B"/>
    <w:rsid w:val="00DE5B74"/>
    <w:rsid w:val="00DE5D28"/>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08"/>
    <w:rsid w:val="00DE744B"/>
    <w:rsid w:val="00DE77D4"/>
    <w:rsid w:val="00DE79F6"/>
    <w:rsid w:val="00DE7A94"/>
    <w:rsid w:val="00DE7C3C"/>
    <w:rsid w:val="00DE7D03"/>
    <w:rsid w:val="00DE8B26"/>
    <w:rsid w:val="00DF02EC"/>
    <w:rsid w:val="00DF0368"/>
    <w:rsid w:val="00DF044B"/>
    <w:rsid w:val="00DF0477"/>
    <w:rsid w:val="00DF050C"/>
    <w:rsid w:val="00DF07AA"/>
    <w:rsid w:val="00DF0AA8"/>
    <w:rsid w:val="00DF0BB6"/>
    <w:rsid w:val="00DF0C1E"/>
    <w:rsid w:val="00DF0C88"/>
    <w:rsid w:val="00DF0D33"/>
    <w:rsid w:val="00DF0E15"/>
    <w:rsid w:val="00DF0E63"/>
    <w:rsid w:val="00DF0F94"/>
    <w:rsid w:val="00DF109E"/>
    <w:rsid w:val="00DF1300"/>
    <w:rsid w:val="00DF142B"/>
    <w:rsid w:val="00DF1537"/>
    <w:rsid w:val="00DF1605"/>
    <w:rsid w:val="00DF1640"/>
    <w:rsid w:val="00DF1756"/>
    <w:rsid w:val="00DF18A3"/>
    <w:rsid w:val="00DF18FD"/>
    <w:rsid w:val="00DF19F6"/>
    <w:rsid w:val="00DF1AAB"/>
    <w:rsid w:val="00DF1AD4"/>
    <w:rsid w:val="00DF1ADA"/>
    <w:rsid w:val="00DF1B68"/>
    <w:rsid w:val="00DF1CC3"/>
    <w:rsid w:val="00DF1DE2"/>
    <w:rsid w:val="00DF1E89"/>
    <w:rsid w:val="00DF1F47"/>
    <w:rsid w:val="00DF1FC7"/>
    <w:rsid w:val="00DF1FD6"/>
    <w:rsid w:val="00DF23F3"/>
    <w:rsid w:val="00DF25B0"/>
    <w:rsid w:val="00DF283B"/>
    <w:rsid w:val="00DF2840"/>
    <w:rsid w:val="00DF2994"/>
    <w:rsid w:val="00DF2A1B"/>
    <w:rsid w:val="00DF2A2C"/>
    <w:rsid w:val="00DF2A52"/>
    <w:rsid w:val="00DF2ACC"/>
    <w:rsid w:val="00DF2B4A"/>
    <w:rsid w:val="00DF2DDB"/>
    <w:rsid w:val="00DF2DDE"/>
    <w:rsid w:val="00DF2E6D"/>
    <w:rsid w:val="00DF3195"/>
    <w:rsid w:val="00DF32AF"/>
    <w:rsid w:val="00DF32B6"/>
    <w:rsid w:val="00DF3307"/>
    <w:rsid w:val="00DF336D"/>
    <w:rsid w:val="00DF33F6"/>
    <w:rsid w:val="00DF3406"/>
    <w:rsid w:val="00DF3440"/>
    <w:rsid w:val="00DF3492"/>
    <w:rsid w:val="00DF35B7"/>
    <w:rsid w:val="00DF35D6"/>
    <w:rsid w:val="00DF3775"/>
    <w:rsid w:val="00DF37F7"/>
    <w:rsid w:val="00DF3839"/>
    <w:rsid w:val="00DF3997"/>
    <w:rsid w:val="00DF3A17"/>
    <w:rsid w:val="00DF3A6C"/>
    <w:rsid w:val="00DF3AA8"/>
    <w:rsid w:val="00DF3AE8"/>
    <w:rsid w:val="00DF3B23"/>
    <w:rsid w:val="00DF3C56"/>
    <w:rsid w:val="00DF3E18"/>
    <w:rsid w:val="00DF3E28"/>
    <w:rsid w:val="00DF3FF4"/>
    <w:rsid w:val="00DF410C"/>
    <w:rsid w:val="00DF4158"/>
    <w:rsid w:val="00DF42EF"/>
    <w:rsid w:val="00DF43A4"/>
    <w:rsid w:val="00DF43D8"/>
    <w:rsid w:val="00DF43E8"/>
    <w:rsid w:val="00DF4430"/>
    <w:rsid w:val="00DF4537"/>
    <w:rsid w:val="00DF4543"/>
    <w:rsid w:val="00DF460B"/>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289"/>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5E2"/>
    <w:rsid w:val="00DF77A9"/>
    <w:rsid w:val="00DF7863"/>
    <w:rsid w:val="00DF7BD5"/>
    <w:rsid w:val="00DF7C29"/>
    <w:rsid w:val="00DF7C8E"/>
    <w:rsid w:val="00DF7D00"/>
    <w:rsid w:val="00DF7E3C"/>
    <w:rsid w:val="00E00138"/>
    <w:rsid w:val="00E001A5"/>
    <w:rsid w:val="00E001AE"/>
    <w:rsid w:val="00E0026A"/>
    <w:rsid w:val="00E002E5"/>
    <w:rsid w:val="00E00348"/>
    <w:rsid w:val="00E004D1"/>
    <w:rsid w:val="00E0075E"/>
    <w:rsid w:val="00E00885"/>
    <w:rsid w:val="00E0098E"/>
    <w:rsid w:val="00E0098F"/>
    <w:rsid w:val="00E00997"/>
    <w:rsid w:val="00E00A07"/>
    <w:rsid w:val="00E00A93"/>
    <w:rsid w:val="00E00EFF"/>
    <w:rsid w:val="00E00F75"/>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B81"/>
    <w:rsid w:val="00E01C84"/>
    <w:rsid w:val="00E01D45"/>
    <w:rsid w:val="00E01ECA"/>
    <w:rsid w:val="00E01F32"/>
    <w:rsid w:val="00E01FCB"/>
    <w:rsid w:val="00E021A3"/>
    <w:rsid w:val="00E02263"/>
    <w:rsid w:val="00E023A2"/>
    <w:rsid w:val="00E02454"/>
    <w:rsid w:val="00E027E6"/>
    <w:rsid w:val="00E0287E"/>
    <w:rsid w:val="00E028E6"/>
    <w:rsid w:val="00E029F1"/>
    <w:rsid w:val="00E029FF"/>
    <w:rsid w:val="00E02C20"/>
    <w:rsid w:val="00E02DF8"/>
    <w:rsid w:val="00E02F1C"/>
    <w:rsid w:val="00E02FE9"/>
    <w:rsid w:val="00E031E3"/>
    <w:rsid w:val="00E031EA"/>
    <w:rsid w:val="00E032C1"/>
    <w:rsid w:val="00E033AC"/>
    <w:rsid w:val="00E0344C"/>
    <w:rsid w:val="00E034CF"/>
    <w:rsid w:val="00E03506"/>
    <w:rsid w:val="00E0356A"/>
    <w:rsid w:val="00E0370C"/>
    <w:rsid w:val="00E037A8"/>
    <w:rsid w:val="00E03806"/>
    <w:rsid w:val="00E03867"/>
    <w:rsid w:val="00E0388A"/>
    <w:rsid w:val="00E039C0"/>
    <w:rsid w:val="00E03A21"/>
    <w:rsid w:val="00E03A33"/>
    <w:rsid w:val="00E03A93"/>
    <w:rsid w:val="00E03A9D"/>
    <w:rsid w:val="00E03AF1"/>
    <w:rsid w:val="00E03C78"/>
    <w:rsid w:val="00E03D6C"/>
    <w:rsid w:val="00E03DCC"/>
    <w:rsid w:val="00E041B7"/>
    <w:rsid w:val="00E0444C"/>
    <w:rsid w:val="00E046C1"/>
    <w:rsid w:val="00E048C1"/>
    <w:rsid w:val="00E049EC"/>
    <w:rsid w:val="00E04E08"/>
    <w:rsid w:val="00E04E92"/>
    <w:rsid w:val="00E04ED9"/>
    <w:rsid w:val="00E04EE6"/>
    <w:rsid w:val="00E04FDD"/>
    <w:rsid w:val="00E050CE"/>
    <w:rsid w:val="00E054A3"/>
    <w:rsid w:val="00E05579"/>
    <w:rsid w:val="00E055E6"/>
    <w:rsid w:val="00E056CF"/>
    <w:rsid w:val="00E057AB"/>
    <w:rsid w:val="00E05A43"/>
    <w:rsid w:val="00E05ABD"/>
    <w:rsid w:val="00E05B03"/>
    <w:rsid w:val="00E05C65"/>
    <w:rsid w:val="00E05C88"/>
    <w:rsid w:val="00E05C9C"/>
    <w:rsid w:val="00E0640C"/>
    <w:rsid w:val="00E064F9"/>
    <w:rsid w:val="00E06622"/>
    <w:rsid w:val="00E0673F"/>
    <w:rsid w:val="00E0683A"/>
    <w:rsid w:val="00E069CF"/>
    <w:rsid w:val="00E06A29"/>
    <w:rsid w:val="00E06AF4"/>
    <w:rsid w:val="00E06BA7"/>
    <w:rsid w:val="00E06BB8"/>
    <w:rsid w:val="00E06C3B"/>
    <w:rsid w:val="00E06E12"/>
    <w:rsid w:val="00E06E4D"/>
    <w:rsid w:val="00E06FE0"/>
    <w:rsid w:val="00E0725F"/>
    <w:rsid w:val="00E07391"/>
    <w:rsid w:val="00E07481"/>
    <w:rsid w:val="00E07623"/>
    <w:rsid w:val="00E07686"/>
    <w:rsid w:val="00E07856"/>
    <w:rsid w:val="00E079A8"/>
    <w:rsid w:val="00E07AA5"/>
    <w:rsid w:val="00E07E45"/>
    <w:rsid w:val="00E07EB0"/>
    <w:rsid w:val="00E1007C"/>
    <w:rsid w:val="00E102BD"/>
    <w:rsid w:val="00E102F2"/>
    <w:rsid w:val="00E10392"/>
    <w:rsid w:val="00E1039D"/>
    <w:rsid w:val="00E103E3"/>
    <w:rsid w:val="00E103F8"/>
    <w:rsid w:val="00E104DE"/>
    <w:rsid w:val="00E105C9"/>
    <w:rsid w:val="00E10612"/>
    <w:rsid w:val="00E1069F"/>
    <w:rsid w:val="00E1074E"/>
    <w:rsid w:val="00E1083C"/>
    <w:rsid w:val="00E10847"/>
    <w:rsid w:val="00E109EB"/>
    <w:rsid w:val="00E10D4A"/>
    <w:rsid w:val="00E10E45"/>
    <w:rsid w:val="00E10E6D"/>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6A0"/>
    <w:rsid w:val="00E12775"/>
    <w:rsid w:val="00E12A5A"/>
    <w:rsid w:val="00E12B8C"/>
    <w:rsid w:val="00E12C62"/>
    <w:rsid w:val="00E12DAD"/>
    <w:rsid w:val="00E12E5D"/>
    <w:rsid w:val="00E12E75"/>
    <w:rsid w:val="00E13260"/>
    <w:rsid w:val="00E1334E"/>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B75"/>
    <w:rsid w:val="00E14D1E"/>
    <w:rsid w:val="00E14E7D"/>
    <w:rsid w:val="00E150B1"/>
    <w:rsid w:val="00E151CB"/>
    <w:rsid w:val="00E15288"/>
    <w:rsid w:val="00E1530F"/>
    <w:rsid w:val="00E15352"/>
    <w:rsid w:val="00E154A1"/>
    <w:rsid w:val="00E154D9"/>
    <w:rsid w:val="00E15B91"/>
    <w:rsid w:val="00E15D19"/>
    <w:rsid w:val="00E15D98"/>
    <w:rsid w:val="00E15DE7"/>
    <w:rsid w:val="00E15E44"/>
    <w:rsid w:val="00E15EA9"/>
    <w:rsid w:val="00E1608B"/>
    <w:rsid w:val="00E1614E"/>
    <w:rsid w:val="00E1626E"/>
    <w:rsid w:val="00E162E6"/>
    <w:rsid w:val="00E163A9"/>
    <w:rsid w:val="00E163CB"/>
    <w:rsid w:val="00E163D8"/>
    <w:rsid w:val="00E164E8"/>
    <w:rsid w:val="00E1654E"/>
    <w:rsid w:val="00E16566"/>
    <w:rsid w:val="00E16698"/>
    <w:rsid w:val="00E166AC"/>
    <w:rsid w:val="00E167D4"/>
    <w:rsid w:val="00E1680A"/>
    <w:rsid w:val="00E16A10"/>
    <w:rsid w:val="00E16C3C"/>
    <w:rsid w:val="00E16C41"/>
    <w:rsid w:val="00E16CC5"/>
    <w:rsid w:val="00E16CDC"/>
    <w:rsid w:val="00E17203"/>
    <w:rsid w:val="00E1731C"/>
    <w:rsid w:val="00E17329"/>
    <w:rsid w:val="00E173FF"/>
    <w:rsid w:val="00E174C9"/>
    <w:rsid w:val="00E175FF"/>
    <w:rsid w:val="00E17680"/>
    <w:rsid w:val="00E17720"/>
    <w:rsid w:val="00E17765"/>
    <w:rsid w:val="00E1778C"/>
    <w:rsid w:val="00E179AA"/>
    <w:rsid w:val="00E17A4B"/>
    <w:rsid w:val="00E17B81"/>
    <w:rsid w:val="00E17BED"/>
    <w:rsid w:val="00E17C3F"/>
    <w:rsid w:val="00E17CFB"/>
    <w:rsid w:val="00E17D4A"/>
    <w:rsid w:val="00E17D79"/>
    <w:rsid w:val="00E17E37"/>
    <w:rsid w:val="00E17E40"/>
    <w:rsid w:val="00E17F35"/>
    <w:rsid w:val="00E20070"/>
    <w:rsid w:val="00E200A8"/>
    <w:rsid w:val="00E200FA"/>
    <w:rsid w:val="00E202D9"/>
    <w:rsid w:val="00E202F9"/>
    <w:rsid w:val="00E2038B"/>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0C8"/>
    <w:rsid w:val="00E2217F"/>
    <w:rsid w:val="00E221F8"/>
    <w:rsid w:val="00E22485"/>
    <w:rsid w:val="00E224C9"/>
    <w:rsid w:val="00E224FC"/>
    <w:rsid w:val="00E22559"/>
    <w:rsid w:val="00E22658"/>
    <w:rsid w:val="00E226D4"/>
    <w:rsid w:val="00E2275E"/>
    <w:rsid w:val="00E227B7"/>
    <w:rsid w:val="00E2295A"/>
    <w:rsid w:val="00E229F7"/>
    <w:rsid w:val="00E22A05"/>
    <w:rsid w:val="00E22A10"/>
    <w:rsid w:val="00E22BB9"/>
    <w:rsid w:val="00E22CC9"/>
    <w:rsid w:val="00E22D6C"/>
    <w:rsid w:val="00E22EE3"/>
    <w:rsid w:val="00E22F47"/>
    <w:rsid w:val="00E23042"/>
    <w:rsid w:val="00E23072"/>
    <w:rsid w:val="00E230B8"/>
    <w:rsid w:val="00E230CB"/>
    <w:rsid w:val="00E23179"/>
    <w:rsid w:val="00E23224"/>
    <w:rsid w:val="00E23368"/>
    <w:rsid w:val="00E234C1"/>
    <w:rsid w:val="00E23654"/>
    <w:rsid w:val="00E23717"/>
    <w:rsid w:val="00E2374F"/>
    <w:rsid w:val="00E23808"/>
    <w:rsid w:val="00E23836"/>
    <w:rsid w:val="00E23851"/>
    <w:rsid w:val="00E23A73"/>
    <w:rsid w:val="00E23ACC"/>
    <w:rsid w:val="00E23ADB"/>
    <w:rsid w:val="00E23B4E"/>
    <w:rsid w:val="00E23B9C"/>
    <w:rsid w:val="00E23CD5"/>
    <w:rsid w:val="00E23E14"/>
    <w:rsid w:val="00E23F1B"/>
    <w:rsid w:val="00E24034"/>
    <w:rsid w:val="00E24318"/>
    <w:rsid w:val="00E2446F"/>
    <w:rsid w:val="00E2452B"/>
    <w:rsid w:val="00E2456B"/>
    <w:rsid w:val="00E24717"/>
    <w:rsid w:val="00E24736"/>
    <w:rsid w:val="00E247F0"/>
    <w:rsid w:val="00E24833"/>
    <w:rsid w:val="00E248B5"/>
    <w:rsid w:val="00E24955"/>
    <w:rsid w:val="00E24A1C"/>
    <w:rsid w:val="00E24B68"/>
    <w:rsid w:val="00E24B86"/>
    <w:rsid w:val="00E24BEB"/>
    <w:rsid w:val="00E24CE9"/>
    <w:rsid w:val="00E2502B"/>
    <w:rsid w:val="00E250DB"/>
    <w:rsid w:val="00E25609"/>
    <w:rsid w:val="00E256D6"/>
    <w:rsid w:val="00E258EE"/>
    <w:rsid w:val="00E259C2"/>
    <w:rsid w:val="00E25C93"/>
    <w:rsid w:val="00E25ED0"/>
    <w:rsid w:val="00E25F49"/>
    <w:rsid w:val="00E26050"/>
    <w:rsid w:val="00E2614A"/>
    <w:rsid w:val="00E2617B"/>
    <w:rsid w:val="00E261C8"/>
    <w:rsid w:val="00E26227"/>
    <w:rsid w:val="00E26281"/>
    <w:rsid w:val="00E26293"/>
    <w:rsid w:val="00E2634D"/>
    <w:rsid w:val="00E2646D"/>
    <w:rsid w:val="00E2653E"/>
    <w:rsid w:val="00E2684E"/>
    <w:rsid w:val="00E2690E"/>
    <w:rsid w:val="00E26A6F"/>
    <w:rsid w:val="00E26DA1"/>
    <w:rsid w:val="00E26E4F"/>
    <w:rsid w:val="00E26F48"/>
    <w:rsid w:val="00E26FBF"/>
    <w:rsid w:val="00E2701D"/>
    <w:rsid w:val="00E2709B"/>
    <w:rsid w:val="00E2726A"/>
    <w:rsid w:val="00E272FE"/>
    <w:rsid w:val="00E27830"/>
    <w:rsid w:val="00E2783F"/>
    <w:rsid w:val="00E27B1A"/>
    <w:rsid w:val="00E27CB8"/>
    <w:rsid w:val="00E27D9B"/>
    <w:rsid w:val="00E27DE0"/>
    <w:rsid w:val="00E301E2"/>
    <w:rsid w:val="00E3020D"/>
    <w:rsid w:val="00E302EA"/>
    <w:rsid w:val="00E30309"/>
    <w:rsid w:val="00E30380"/>
    <w:rsid w:val="00E3043E"/>
    <w:rsid w:val="00E30517"/>
    <w:rsid w:val="00E305DA"/>
    <w:rsid w:val="00E3070A"/>
    <w:rsid w:val="00E3079A"/>
    <w:rsid w:val="00E309CA"/>
    <w:rsid w:val="00E30A72"/>
    <w:rsid w:val="00E30B5C"/>
    <w:rsid w:val="00E30BDE"/>
    <w:rsid w:val="00E30C29"/>
    <w:rsid w:val="00E30C5F"/>
    <w:rsid w:val="00E30D18"/>
    <w:rsid w:val="00E30DD2"/>
    <w:rsid w:val="00E30F12"/>
    <w:rsid w:val="00E30F54"/>
    <w:rsid w:val="00E30F7F"/>
    <w:rsid w:val="00E311FB"/>
    <w:rsid w:val="00E31371"/>
    <w:rsid w:val="00E314DB"/>
    <w:rsid w:val="00E314FE"/>
    <w:rsid w:val="00E31506"/>
    <w:rsid w:val="00E3167A"/>
    <w:rsid w:val="00E317EC"/>
    <w:rsid w:val="00E31986"/>
    <w:rsid w:val="00E31BA2"/>
    <w:rsid w:val="00E31C6C"/>
    <w:rsid w:val="00E31DC3"/>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9B"/>
    <w:rsid w:val="00E335A1"/>
    <w:rsid w:val="00E337E2"/>
    <w:rsid w:val="00E33802"/>
    <w:rsid w:val="00E33814"/>
    <w:rsid w:val="00E33940"/>
    <w:rsid w:val="00E339C6"/>
    <w:rsid w:val="00E33A45"/>
    <w:rsid w:val="00E33A76"/>
    <w:rsid w:val="00E33B8A"/>
    <w:rsid w:val="00E33BB9"/>
    <w:rsid w:val="00E33C37"/>
    <w:rsid w:val="00E33E4D"/>
    <w:rsid w:val="00E33FE2"/>
    <w:rsid w:val="00E34093"/>
    <w:rsid w:val="00E340D4"/>
    <w:rsid w:val="00E34157"/>
    <w:rsid w:val="00E34253"/>
    <w:rsid w:val="00E3436F"/>
    <w:rsid w:val="00E34472"/>
    <w:rsid w:val="00E3457A"/>
    <w:rsid w:val="00E348A3"/>
    <w:rsid w:val="00E3492F"/>
    <w:rsid w:val="00E34A51"/>
    <w:rsid w:val="00E34B8B"/>
    <w:rsid w:val="00E34D87"/>
    <w:rsid w:val="00E34F08"/>
    <w:rsid w:val="00E34F66"/>
    <w:rsid w:val="00E35113"/>
    <w:rsid w:val="00E35559"/>
    <w:rsid w:val="00E35566"/>
    <w:rsid w:val="00E355D2"/>
    <w:rsid w:val="00E35858"/>
    <w:rsid w:val="00E35A1F"/>
    <w:rsid w:val="00E35A83"/>
    <w:rsid w:val="00E35D10"/>
    <w:rsid w:val="00E35DFD"/>
    <w:rsid w:val="00E35E33"/>
    <w:rsid w:val="00E35F47"/>
    <w:rsid w:val="00E362BC"/>
    <w:rsid w:val="00E3635E"/>
    <w:rsid w:val="00E3645D"/>
    <w:rsid w:val="00E364D3"/>
    <w:rsid w:val="00E3656D"/>
    <w:rsid w:val="00E3658B"/>
    <w:rsid w:val="00E3669C"/>
    <w:rsid w:val="00E368CC"/>
    <w:rsid w:val="00E368EF"/>
    <w:rsid w:val="00E36977"/>
    <w:rsid w:val="00E369F7"/>
    <w:rsid w:val="00E36AE5"/>
    <w:rsid w:val="00E36D0F"/>
    <w:rsid w:val="00E36E49"/>
    <w:rsid w:val="00E3716F"/>
    <w:rsid w:val="00E37208"/>
    <w:rsid w:val="00E37418"/>
    <w:rsid w:val="00E37505"/>
    <w:rsid w:val="00E375F4"/>
    <w:rsid w:val="00E377A1"/>
    <w:rsid w:val="00E377BF"/>
    <w:rsid w:val="00E37C25"/>
    <w:rsid w:val="00E37CD4"/>
    <w:rsid w:val="00E37EB2"/>
    <w:rsid w:val="00E40013"/>
    <w:rsid w:val="00E40362"/>
    <w:rsid w:val="00E406B3"/>
    <w:rsid w:val="00E406F1"/>
    <w:rsid w:val="00E408E8"/>
    <w:rsid w:val="00E40AFF"/>
    <w:rsid w:val="00E40CEB"/>
    <w:rsid w:val="00E40DAE"/>
    <w:rsid w:val="00E40E5C"/>
    <w:rsid w:val="00E4142E"/>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01"/>
    <w:rsid w:val="00E41F68"/>
    <w:rsid w:val="00E42000"/>
    <w:rsid w:val="00E420CB"/>
    <w:rsid w:val="00E42114"/>
    <w:rsid w:val="00E42203"/>
    <w:rsid w:val="00E425D7"/>
    <w:rsid w:val="00E426CB"/>
    <w:rsid w:val="00E42765"/>
    <w:rsid w:val="00E42A25"/>
    <w:rsid w:val="00E42B8A"/>
    <w:rsid w:val="00E42F7A"/>
    <w:rsid w:val="00E42FF3"/>
    <w:rsid w:val="00E430B5"/>
    <w:rsid w:val="00E430CC"/>
    <w:rsid w:val="00E431BE"/>
    <w:rsid w:val="00E431D2"/>
    <w:rsid w:val="00E432AE"/>
    <w:rsid w:val="00E43375"/>
    <w:rsid w:val="00E4342A"/>
    <w:rsid w:val="00E4349A"/>
    <w:rsid w:val="00E4356E"/>
    <w:rsid w:val="00E43731"/>
    <w:rsid w:val="00E43847"/>
    <w:rsid w:val="00E43924"/>
    <w:rsid w:val="00E439C0"/>
    <w:rsid w:val="00E43A1E"/>
    <w:rsid w:val="00E43D43"/>
    <w:rsid w:val="00E43F1E"/>
    <w:rsid w:val="00E43FBE"/>
    <w:rsid w:val="00E44077"/>
    <w:rsid w:val="00E4414E"/>
    <w:rsid w:val="00E44355"/>
    <w:rsid w:val="00E44380"/>
    <w:rsid w:val="00E445B8"/>
    <w:rsid w:val="00E445C7"/>
    <w:rsid w:val="00E44725"/>
    <w:rsid w:val="00E4484D"/>
    <w:rsid w:val="00E44956"/>
    <w:rsid w:val="00E44993"/>
    <w:rsid w:val="00E44BC5"/>
    <w:rsid w:val="00E44C33"/>
    <w:rsid w:val="00E450C4"/>
    <w:rsid w:val="00E45175"/>
    <w:rsid w:val="00E451F6"/>
    <w:rsid w:val="00E452D0"/>
    <w:rsid w:val="00E455AD"/>
    <w:rsid w:val="00E455BA"/>
    <w:rsid w:val="00E455D5"/>
    <w:rsid w:val="00E455F3"/>
    <w:rsid w:val="00E45648"/>
    <w:rsid w:val="00E45785"/>
    <w:rsid w:val="00E457E6"/>
    <w:rsid w:val="00E4585B"/>
    <w:rsid w:val="00E458BD"/>
    <w:rsid w:val="00E45902"/>
    <w:rsid w:val="00E45A8F"/>
    <w:rsid w:val="00E45A9D"/>
    <w:rsid w:val="00E45B74"/>
    <w:rsid w:val="00E45BF8"/>
    <w:rsid w:val="00E45FDC"/>
    <w:rsid w:val="00E45FDE"/>
    <w:rsid w:val="00E460A1"/>
    <w:rsid w:val="00E460AB"/>
    <w:rsid w:val="00E46149"/>
    <w:rsid w:val="00E462A9"/>
    <w:rsid w:val="00E464FC"/>
    <w:rsid w:val="00E46809"/>
    <w:rsid w:val="00E46814"/>
    <w:rsid w:val="00E46833"/>
    <w:rsid w:val="00E4683C"/>
    <w:rsid w:val="00E4697D"/>
    <w:rsid w:val="00E469DA"/>
    <w:rsid w:val="00E46B84"/>
    <w:rsid w:val="00E46CC9"/>
    <w:rsid w:val="00E46D00"/>
    <w:rsid w:val="00E46E01"/>
    <w:rsid w:val="00E46E99"/>
    <w:rsid w:val="00E46EEF"/>
    <w:rsid w:val="00E470E2"/>
    <w:rsid w:val="00E4720D"/>
    <w:rsid w:val="00E472D3"/>
    <w:rsid w:val="00E47727"/>
    <w:rsid w:val="00E47861"/>
    <w:rsid w:val="00E47878"/>
    <w:rsid w:val="00E47AA0"/>
    <w:rsid w:val="00E47AB4"/>
    <w:rsid w:val="00E47B39"/>
    <w:rsid w:val="00E47B8B"/>
    <w:rsid w:val="00E47BF8"/>
    <w:rsid w:val="00E47D5F"/>
    <w:rsid w:val="00E47D95"/>
    <w:rsid w:val="00E47D96"/>
    <w:rsid w:val="00E47E6F"/>
    <w:rsid w:val="00E47EFB"/>
    <w:rsid w:val="00E47FED"/>
    <w:rsid w:val="00E4EFAD"/>
    <w:rsid w:val="00E500A3"/>
    <w:rsid w:val="00E5022F"/>
    <w:rsid w:val="00E50256"/>
    <w:rsid w:val="00E50357"/>
    <w:rsid w:val="00E5040C"/>
    <w:rsid w:val="00E5045A"/>
    <w:rsid w:val="00E506C6"/>
    <w:rsid w:val="00E50707"/>
    <w:rsid w:val="00E507ED"/>
    <w:rsid w:val="00E50A49"/>
    <w:rsid w:val="00E50BCC"/>
    <w:rsid w:val="00E50C6B"/>
    <w:rsid w:val="00E50E64"/>
    <w:rsid w:val="00E50E9C"/>
    <w:rsid w:val="00E50EA6"/>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8A8"/>
    <w:rsid w:val="00E52CCE"/>
    <w:rsid w:val="00E52E56"/>
    <w:rsid w:val="00E52F76"/>
    <w:rsid w:val="00E5315C"/>
    <w:rsid w:val="00E53184"/>
    <w:rsid w:val="00E53199"/>
    <w:rsid w:val="00E531EF"/>
    <w:rsid w:val="00E53274"/>
    <w:rsid w:val="00E5339C"/>
    <w:rsid w:val="00E533AE"/>
    <w:rsid w:val="00E5342E"/>
    <w:rsid w:val="00E53632"/>
    <w:rsid w:val="00E536FC"/>
    <w:rsid w:val="00E53752"/>
    <w:rsid w:val="00E53791"/>
    <w:rsid w:val="00E538E0"/>
    <w:rsid w:val="00E53AA5"/>
    <w:rsid w:val="00E53C5A"/>
    <w:rsid w:val="00E53C64"/>
    <w:rsid w:val="00E53D19"/>
    <w:rsid w:val="00E53E61"/>
    <w:rsid w:val="00E53E9F"/>
    <w:rsid w:val="00E5405C"/>
    <w:rsid w:val="00E540E9"/>
    <w:rsid w:val="00E542B3"/>
    <w:rsid w:val="00E549F7"/>
    <w:rsid w:val="00E54A79"/>
    <w:rsid w:val="00E54D33"/>
    <w:rsid w:val="00E54E51"/>
    <w:rsid w:val="00E55174"/>
    <w:rsid w:val="00E55230"/>
    <w:rsid w:val="00E553B9"/>
    <w:rsid w:val="00E554A4"/>
    <w:rsid w:val="00E554F9"/>
    <w:rsid w:val="00E5573F"/>
    <w:rsid w:val="00E557F7"/>
    <w:rsid w:val="00E557FA"/>
    <w:rsid w:val="00E5582E"/>
    <w:rsid w:val="00E55E21"/>
    <w:rsid w:val="00E5602E"/>
    <w:rsid w:val="00E56090"/>
    <w:rsid w:val="00E560FC"/>
    <w:rsid w:val="00E562E3"/>
    <w:rsid w:val="00E5643F"/>
    <w:rsid w:val="00E564F0"/>
    <w:rsid w:val="00E56528"/>
    <w:rsid w:val="00E565B0"/>
    <w:rsid w:val="00E566C1"/>
    <w:rsid w:val="00E56893"/>
    <w:rsid w:val="00E56BD8"/>
    <w:rsid w:val="00E56CD5"/>
    <w:rsid w:val="00E56CFB"/>
    <w:rsid w:val="00E56E8E"/>
    <w:rsid w:val="00E56EA1"/>
    <w:rsid w:val="00E56F4D"/>
    <w:rsid w:val="00E57002"/>
    <w:rsid w:val="00E570CE"/>
    <w:rsid w:val="00E5711F"/>
    <w:rsid w:val="00E5717F"/>
    <w:rsid w:val="00E57329"/>
    <w:rsid w:val="00E57370"/>
    <w:rsid w:val="00E57482"/>
    <w:rsid w:val="00E5762B"/>
    <w:rsid w:val="00E5765B"/>
    <w:rsid w:val="00E577EA"/>
    <w:rsid w:val="00E57893"/>
    <w:rsid w:val="00E57895"/>
    <w:rsid w:val="00E578A1"/>
    <w:rsid w:val="00E578B9"/>
    <w:rsid w:val="00E57943"/>
    <w:rsid w:val="00E57A78"/>
    <w:rsid w:val="00E57A9F"/>
    <w:rsid w:val="00E57C6A"/>
    <w:rsid w:val="00E57CAA"/>
    <w:rsid w:val="00E57D49"/>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73"/>
    <w:rsid w:val="00E619AD"/>
    <w:rsid w:val="00E61DAC"/>
    <w:rsid w:val="00E622F3"/>
    <w:rsid w:val="00E6239A"/>
    <w:rsid w:val="00E624DA"/>
    <w:rsid w:val="00E62856"/>
    <w:rsid w:val="00E629F9"/>
    <w:rsid w:val="00E62AF2"/>
    <w:rsid w:val="00E62B63"/>
    <w:rsid w:val="00E62D18"/>
    <w:rsid w:val="00E62EE4"/>
    <w:rsid w:val="00E630F7"/>
    <w:rsid w:val="00E6352D"/>
    <w:rsid w:val="00E63554"/>
    <w:rsid w:val="00E63563"/>
    <w:rsid w:val="00E638D8"/>
    <w:rsid w:val="00E63A6B"/>
    <w:rsid w:val="00E63BD4"/>
    <w:rsid w:val="00E63E74"/>
    <w:rsid w:val="00E63E9C"/>
    <w:rsid w:val="00E64054"/>
    <w:rsid w:val="00E6412A"/>
    <w:rsid w:val="00E64286"/>
    <w:rsid w:val="00E643E8"/>
    <w:rsid w:val="00E6459C"/>
    <w:rsid w:val="00E64763"/>
    <w:rsid w:val="00E647A4"/>
    <w:rsid w:val="00E648A0"/>
    <w:rsid w:val="00E64D0C"/>
    <w:rsid w:val="00E64E85"/>
    <w:rsid w:val="00E65259"/>
    <w:rsid w:val="00E65544"/>
    <w:rsid w:val="00E65652"/>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D44"/>
    <w:rsid w:val="00E66E59"/>
    <w:rsid w:val="00E66F25"/>
    <w:rsid w:val="00E67125"/>
    <w:rsid w:val="00E67309"/>
    <w:rsid w:val="00E6749A"/>
    <w:rsid w:val="00E67867"/>
    <w:rsid w:val="00E67BF9"/>
    <w:rsid w:val="00E67FF5"/>
    <w:rsid w:val="00E701AA"/>
    <w:rsid w:val="00E7031B"/>
    <w:rsid w:val="00E70342"/>
    <w:rsid w:val="00E704A7"/>
    <w:rsid w:val="00E7056F"/>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2B2"/>
    <w:rsid w:val="00E7138C"/>
    <w:rsid w:val="00E713F2"/>
    <w:rsid w:val="00E71418"/>
    <w:rsid w:val="00E71437"/>
    <w:rsid w:val="00E71455"/>
    <w:rsid w:val="00E71544"/>
    <w:rsid w:val="00E715FA"/>
    <w:rsid w:val="00E7181F"/>
    <w:rsid w:val="00E718B1"/>
    <w:rsid w:val="00E71A40"/>
    <w:rsid w:val="00E71B37"/>
    <w:rsid w:val="00E71DF1"/>
    <w:rsid w:val="00E71E13"/>
    <w:rsid w:val="00E7203D"/>
    <w:rsid w:val="00E721B2"/>
    <w:rsid w:val="00E72252"/>
    <w:rsid w:val="00E7226A"/>
    <w:rsid w:val="00E722EF"/>
    <w:rsid w:val="00E723D3"/>
    <w:rsid w:val="00E7242A"/>
    <w:rsid w:val="00E7245A"/>
    <w:rsid w:val="00E72629"/>
    <w:rsid w:val="00E726B6"/>
    <w:rsid w:val="00E7275A"/>
    <w:rsid w:val="00E72847"/>
    <w:rsid w:val="00E729FA"/>
    <w:rsid w:val="00E72A03"/>
    <w:rsid w:val="00E72ABE"/>
    <w:rsid w:val="00E72AC2"/>
    <w:rsid w:val="00E72BB6"/>
    <w:rsid w:val="00E72BCC"/>
    <w:rsid w:val="00E72C05"/>
    <w:rsid w:val="00E73065"/>
    <w:rsid w:val="00E7306F"/>
    <w:rsid w:val="00E7336E"/>
    <w:rsid w:val="00E73416"/>
    <w:rsid w:val="00E734BC"/>
    <w:rsid w:val="00E734EB"/>
    <w:rsid w:val="00E736F8"/>
    <w:rsid w:val="00E738E8"/>
    <w:rsid w:val="00E73BD4"/>
    <w:rsid w:val="00E73C27"/>
    <w:rsid w:val="00E73C5A"/>
    <w:rsid w:val="00E73C63"/>
    <w:rsid w:val="00E73CEA"/>
    <w:rsid w:val="00E73E01"/>
    <w:rsid w:val="00E73E97"/>
    <w:rsid w:val="00E741C0"/>
    <w:rsid w:val="00E74428"/>
    <w:rsid w:val="00E744E0"/>
    <w:rsid w:val="00E7476B"/>
    <w:rsid w:val="00E7478C"/>
    <w:rsid w:val="00E749C0"/>
    <w:rsid w:val="00E749EC"/>
    <w:rsid w:val="00E74A0E"/>
    <w:rsid w:val="00E74B58"/>
    <w:rsid w:val="00E74B5A"/>
    <w:rsid w:val="00E74B64"/>
    <w:rsid w:val="00E74BBE"/>
    <w:rsid w:val="00E74C02"/>
    <w:rsid w:val="00E74C05"/>
    <w:rsid w:val="00E74DB3"/>
    <w:rsid w:val="00E74DDD"/>
    <w:rsid w:val="00E74DFA"/>
    <w:rsid w:val="00E7509B"/>
    <w:rsid w:val="00E7524F"/>
    <w:rsid w:val="00E75283"/>
    <w:rsid w:val="00E752D2"/>
    <w:rsid w:val="00E75506"/>
    <w:rsid w:val="00E7556D"/>
    <w:rsid w:val="00E756BA"/>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594"/>
    <w:rsid w:val="00E76617"/>
    <w:rsid w:val="00E766E1"/>
    <w:rsid w:val="00E7686B"/>
    <w:rsid w:val="00E76A48"/>
    <w:rsid w:val="00E76A57"/>
    <w:rsid w:val="00E76B5A"/>
    <w:rsid w:val="00E76C16"/>
    <w:rsid w:val="00E76C80"/>
    <w:rsid w:val="00E76E38"/>
    <w:rsid w:val="00E76EB1"/>
    <w:rsid w:val="00E76ED7"/>
    <w:rsid w:val="00E77040"/>
    <w:rsid w:val="00E77143"/>
    <w:rsid w:val="00E77217"/>
    <w:rsid w:val="00E772A2"/>
    <w:rsid w:val="00E773D4"/>
    <w:rsid w:val="00E776B0"/>
    <w:rsid w:val="00E77708"/>
    <w:rsid w:val="00E7797B"/>
    <w:rsid w:val="00E779EF"/>
    <w:rsid w:val="00E77B0D"/>
    <w:rsid w:val="00E77C66"/>
    <w:rsid w:val="00E77E43"/>
    <w:rsid w:val="00E77EB8"/>
    <w:rsid w:val="00E77FBA"/>
    <w:rsid w:val="00E8004C"/>
    <w:rsid w:val="00E8016D"/>
    <w:rsid w:val="00E804BC"/>
    <w:rsid w:val="00E804DC"/>
    <w:rsid w:val="00E80566"/>
    <w:rsid w:val="00E806A1"/>
    <w:rsid w:val="00E80765"/>
    <w:rsid w:val="00E80B75"/>
    <w:rsid w:val="00E80DC5"/>
    <w:rsid w:val="00E80F6E"/>
    <w:rsid w:val="00E810D1"/>
    <w:rsid w:val="00E810EC"/>
    <w:rsid w:val="00E8117B"/>
    <w:rsid w:val="00E813BF"/>
    <w:rsid w:val="00E81448"/>
    <w:rsid w:val="00E81490"/>
    <w:rsid w:val="00E81A6D"/>
    <w:rsid w:val="00E81CFB"/>
    <w:rsid w:val="00E81F9F"/>
    <w:rsid w:val="00E81FFC"/>
    <w:rsid w:val="00E82013"/>
    <w:rsid w:val="00E820B9"/>
    <w:rsid w:val="00E82392"/>
    <w:rsid w:val="00E82697"/>
    <w:rsid w:val="00E82699"/>
    <w:rsid w:val="00E826C8"/>
    <w:rsid w:val="00E827EA"/>
    <w:rsid w:val="00E82867"/>
    <w:rsid w:val="00E828DA"/>
    <w:rsid w:val="00E82A1D"/>
    <w:rsid w:val="00E82A54"/>
    <w:rsid w:val="00E82B48"/>
    <w:rsid w:val="00E82D7F"/>
    <w:rsid w:val="00E82E29"/>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C4"/>
    <w:rsid w:val="00E850F7"/>
    <w:rsid w:val="00E8512D"/>
    <w:rsid w:val="00E8512E"/>
    <w:rsid w:val="00E85483"/>
    <w:rsid w:val="00E854E8"/>
    <w:rsid w:val="00E856D6"/>
    <w:rsid w:val="00E85843"/>
    <w:rsid w:val="00E858AB"/>
    <w:rsid w:val="00E859CA"/>
    <w:rsid w:val="00E859F7"/>
    <w:rsid w:val="00E85A95"/>
    <w:rsid w:val="00E85D20"/>
    <w:rsid w:val="00E85DA5"/>
    <w:rsid w:val="00E85EA7"/>
    <w:rsid w:val="00E85FED"/>
    <w:rsid w:val="00E86057"/>
    <w:rsid w:val="00E861E1"/>
    <w:rsid w:val="00E861F7"/>
    <w:rsid w:val="00E8625C"/>
    <w:rsid w:val="00E8646C"/>
    <w:rsid w:val="00E864FF"/>
    <w:rsid w:val="00E8663B"/>
    <w:rsid w:val="00E86647"/>
    <w:rsid w:val="00E86736"/>
    <w:rsid w:val="00E86978"/>
    <w:rsid w:val="00E869C0"/>
    <w:rsid w:val="00E86BA9"/>
    <w:rsid w:val="00E86C4A"/>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6A"/>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EA1"/>
    <w:rsid w:val="00E92F0A"/>
    <w:rsid w:val="00E93168"/>
    <w:rsid w:val="00E93173"/>
    <w:rsid w:val="00E9331B"/>
    <w:rsid w:val="00E9346A"/>
    <w:rsid w:val="00E935E8"/>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8AB"/>
    <w:rsid w:val="00E94AAB"/>
    <w:rsid w:val="00E94C2A"/>
    <w:rsid w:val="00E94CE0"/>
    <w:rsid w:val="00E94CE9"/>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089"/>
    <w:rsid w:val="00E96215"/>
    <w:rsid w:val="00E9627E"/>
    <w:rsid w:val="00E963A1"/>
    <w:rsid w:val="00E9642C"/>
    <w:rsid w:val="00E964B8"/>
    <w:rsid w:val="00E966AD"/>
    <w:rsid w:val="00E96708"/>
    <w:rsid w:val="00E96786"/>
    <w:rsid w:val="00E968D6"/>
    <w:rsid w:val="00E9694A"/>
    <w:rsid w:val="00E9694B"/>
    <w:rsid w:val="00E96996"/>
    <w:rsid w:val="00E96A43"/>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27"/>
    <w:rsid w:val="00E97563"/>
    <w:rsid w:val="00E975A4"/>
    <w:rsid w:val="00E9763A"/>
    <w:rsid w:val="00E97684"/>
    <w:rsid w:val="00E9786A"/>
    <w:rsid w:val="00E9792C"/>
    <w:rsid w:val="00E97D31"/>
    <w:rsid w:val="00EA00EC"/>
    <w:rsid w:val="00EA0162"/>
    <w:rsid w:val="00EA0281"/>
    <w:rsid w:val="00EA02F7"/>
    <w:rsid w:val="00EA072D"/>
    <w:rsid w:val="00EA0875"/>
    <w:rsid w:val="00EA0AA7"/>
    <w:rsid w:val="00EA0AE5"/>
    <w:rsid w:val="00EA0BD3"/>
    <w:rsid w:val="00EA0BFA"/>
    <w:rsid w:val="00EA0C48"/>
    <w:rsid w:val="00EA0C66"/>
    <w:rsid w:val="00EA0D56"/>
    <w:rsid w:val="00EA0E05"/>
    <w:rsid w:val="00EA0E0E"/>
    <w:rsid w:val="00EA0E10"/>
    <w:rsid w:val="00EA0F29"/>
    <w:rsid w:val="00EA0F9B"/>
    <w:rsid w:val="00EA10D9"/>
    <w:rsid w:val="00EA10F5"/>
    <w:rsid w:val="00EA10F6"/>
    <w:rsid w:val="00EA11F0"/>
    <w:rsid w:val="00EA12B7"/>
    <w:rsid w:val="00EA12D0"/>
    <w:rsid w:val="00EA1610"/>
    <w:rsid w:val="00EA17F4"/>
    <w:rsid w:val="00EA185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DE2"/>
    <w:rsid w:val="00EA2E67"/>
    <w:rsid w:val="00EA2F38"/>
    <w:rsid w:val="00EA2F62"/>
    <w:rsid w:val="00EA30AD"/>
    <w:rsid w:val="00EA3124"/>
    <w:rsid w:val="00EA339A"/>
    <w:rsid w:val="00EA3400"/>
    <w:rsid w:val="00EA3748"/>
    <w:rsid w:val="00EA37BE"/>
    <w:rsid w:val="00EA3847"/>
    <w:rsid w:val="00EA38E5"/>
    <w:rsid w:val="00EA390C"/>
    <w:rsid w:val="00EA3BA1"/>
    <w:rsid w:val="00EA3D52"/>
    <w:rsid w:val="00EA3D67"/>
    <w:rsid w:val="00EA3D9E"/>
    <w:rsid w:val="00EA3DB9"/>
    <w:rsid w:val="00EA3E6B"/>
    <w:rsid w:val="00EA3F78"/>
    <w:rsid w:val="00EA4252"/>
    <w:rsid w:val="00EA43F2"/>
    <w:rsid w:val="00EA4449"/>
    <w:rsid w:val="00EA44D3"/>
    <w:rsid w:val="00EA4651"/>
    <w:rsid w:val="00EA475F"/>
    <w:rsid w:val="00EA4877"/>
    <w:rsid w:val="00EA4883"/>
    <w:rsid w:val="00EA490E"/>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67E"/>
    <w:rsid w:val="00EA58F3"/>
    <w:rsid w:val="00EA591B"/>
    <w:rsid w:val="00EA5A92"/>
    <w:rsid w:val="00EA5B0E"/>
    <w:rsid w:val="00EA5C7C"/>
    <w:rsid w:val="00EA5C9D"/>
    <w:rsid w:val="00EA5DFD"/>
    <w:rsid w:val="00EA5ED7"/>
    <w:rsid w:val="00EA5FF7"/>
    <w:rsid w:val="00EA60D3"/>
    <w:rsid w:val="00EA613B"/>
    <w:rsid w:val="00EA6459"/>
    <w:rsid w:val="00EA6506"/>
    <w:rsid w:val="00EA66B4"/>
    <w:rsid w:val="00EA6707"/>
    <w:rsid w:val="00EA6722"/>
    <w:rsid w:val="00EA6777"/>
    <w:rsid w:val="00EA68C6"/>
    <w:rsid w:val="00EA69A6"/>
    <w:rsid w:val="00EA6A41"/>
    <w:rsid w:val="00EA6C0A"/>
    <w:rsid w:val="00EA6DA3"/>
    <w:rsid w:val="00EA6DEA"/>
    <w:rsid w:val="00EA6E32"/>
    <w:rsid w:val="00EA6F8A"/>
    <w:rsid w:val="00EA7084"/>
    <w:rsid w:val="00EA708C"/>
    <w:rsid w:val="00EA70B1"/>
    <w:rsid w:val="00EA70F5"/>
    <w:rsid w:val="00EA724F"/>
    <w:rsid w:val="00EA7423"/>
    <w:rsid w:val="00EA7504"/>
    <w:rsid w:val="00EA7776"/>
    <w:rsid w:val="00EA7789"/>
    <w:rsid w:val="00EA7A7E"/>
    <w:rsid w:val="00EA7AF2"/>
    <w:rsid w:val="00EA7B4C"/>
    <w:rsid w:val="00EA7C2F"/>
    <w:rsid w:val="00EA7CE6"/>
    <w:rsid w:val="00EA7DAB"/>
    <w:rsid w:val="00EA7E15"/>
    <w:rsid w:val="00EA7E9E"/>
    <w:rsid w:val="00EA7EF5"/>
    <w:rsid w:val="00EA7F1F"/>
    <w:rsid w:val="00EA7F21"/>
    <w:rsid w:val="00EA7FEF"/>
    <w:rsid w:val="00EB0073"/>
    <w:rsid w:val="00EB0190"/>
    <w:rsid w:val="00EB0453"/>
    <w:rsid w:val="00EB05DC"/>
    <w:rsid w:val="00EB0861"/>
    <w:rsid w:val="00EB08A9"/>
    <w:rsid w:val="00EB0A94"/>
    <w:rsid w:val="00EB0D7F"/>
    <w:rsid w:val="00EB0EC7"/>
    <w:rsid w:val="00EB14E8"/>
    <w:rsid w:val="00EB1705"/>
    <w:rsid w:val="00EB170C"/>
    <w:rsid w:val="00EB17E8"/>
    <w:rsid w:val="00EB1812"/>
    <w:rsid w:val="00EB1C65"/>
    <w:rsid w:val="00EB1CBC"/>
    <w:rsid w:val="00EB1D0E"/>
    <w:rsid w:val="00EB1DA0"/>
    <w:rsid w:val="00EB1FA9"/>
    <w:rsid w:val="00EB216B"/>
    <w:rsid w:val="00EB2186"/>
    <w:rsid w:val="00EB21AB"/>
    <w:rsid w:val="00EB2387"/>
    <w:rsid w:val="00EB23C6"/>
    <w:rsid w:val="00EB23D8"/>
    <w:rsid w:val="00EB2435"/>
    <w:rsid w:val="00EB245B"/>
    <w:rsid w:val="00EB2534"/>
    <w:rsid w:val="00EB269A"/>
    <w:rsid w:val="00EB26FE"/>
    <w:rsid w:val="00EB2B2A"/>
    <w:rsid w:val="00EB2C3C"/>
    <w:rsid w:val="00EB2DCF"/>
    <w:rsid w:val="00EB2EC2"/>
    <w:rsid w:val="00EB328E"/>
    <w:rsid w:val="00EB338E"/>
    <w:rsid w:val="00EB3457"/>
    <w:rsid w:val="00EB3495"/>
    <w:rsid w:val="00EB35D4"/>
    <w:rsid w:val="00EB35D9"/>
    <w:rsid w:val="00EB3953"/>
    <w:rsid w:val="00EB3A23"/>
    <w:rsid w:val="00EB3B3B"/>
    <w:rsid w:val="00EB3CE0"/>
    <w:rsid w:val="00EB3D71"/>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156"/>
    <w:rsid w:val="00EB5254"/>
    <w:rsid w:val="00EB5306"/>
    <w:rsid w:val="00EB534C"/>
    <w:rsid w:val="00EB5551"/>
    <w:rsid w:val="00EB55D2"/>
    <w:rsid w:val="00EB57E7"/>
    <w:rsid w:val="00EB5879"/>
    <w:rsid w:val="00EB58F6"/>
    <w:rsid w:val="00EB5C98"/>
    <w:rsid w:val="00EB5CC3"/>
    <w:rsid w:val="00EB5DBE"/>
    <w:rsid w:val="00EB60BB"/>
    <w:rsid w:val="00EB621A"/>
    <w:rsid w:val="00EB6440"/>
    <w:rsid w:val="00EB6502"/>
    <w:rsid w:val="00EB6625"/>
    <w:rsid w:val="00EB6698"/>
    <w:rsid w:val="00EB69DE"/>
    <w:rsid w:val="00EB6A89"/>
    <w:rsid w:val="00EB6C27"/>
    <w:rsid w:val="00EB6C53"/>
    <w:rsid w:val="00EB6CF9"/>
    <w:rsid w:val="00EB6D0A"/>
    <w:rsid w:val="00EB6D40"/>
    <w:rsid w:val="00EB703C"/>
    <w:rsid w:val="00EB7045"/>
    <w:rsid w:val="00EB739A"/>
    <w:rsid w:val="00EB74B6"/>
    <w:rsid w:val="00EB7673"/>
    <w:rsid w:val="00EB7759"/>
    <w:rsid w:val="00EB7832"/>
    <w:rsid w:val="00EB78AB"/>
    <w:rsid w:val="00EB794E"/>
    <w:rsid w:val="00EB7A3F"/>
    <w:rsid w:val="00EB7B45"/>
    <w:rsid w:val="00EB7BEE"/>
    <w:rsid w:val="00EB7C50"/>
    <w:rsid w:val="00EB7C57"/>
    <w:rsid w:val="00EB7CCA"/>
    <w:rsid w:val="00EB7D37"/>
    <w:rsid w:val="00EB7E4D"/>
    <w:rsid w:val="00EB7FE8"/>
    <w:rsid w:val="00EC00CF"/>
    <w:rsid w:val="00EC03CA"/>
    <w:rsid w:val="00EC0438"/>
    <w:rsid w:val="00EC0447"/>
    <w:rsid w:val="00EC0679"/>
    <w:rsid w:val="00EC07C1"/>
    <w:rsid w:val="00EC0AF9"/>
    <w:rsid w:val="00EC0C0C"/>
    <w:rsid w:val="00EC0CE7"/>
    <w:rsid w:val="00EC0EE7"/>
    <w:rsid w:val="00EC0F59"/>
    <w:rsid w:val="00EC117E"/>
    <w:rsid w:val="00EC12D5"/>
    <w:rsid w:val="00EC12D9"/>
    <w:rsid w:val="00EC12E1"/>
    <w:rsid w:val="00EC12F0"/>
    <w:rsid w:val="00EC141F"/>
    <w:rsid w:val="00EC150B"/>
    <w:rsid w:val="00EC1585"/>
    <w:rsid w:val="00EC16A5"/>
    <w:rsid w:val="00EC1827"/>
    <w:rsid w:val="00EC183D"/>
    <w:rsid w:val="00EC184F"/>
    <w:rsid w:val="00EC196A"/>
    <w:rsid w:val="00EC1B78"/>
    <w:rsid w:val="00EC1D83"/>
    <w:rsid w:val="00EC1E17"/>
    <w:rsid w:val="00EC2017"/>
    <w:rsid w:val="00EC2185"/>
    <w:rsid w:val="00EC23DC"/>
    <w:rsid w:val="00EC23E6"/>
    <w:rsid w:val="00EC2436"/>
    <w:rsid w:val="00EC243C"/>
    <w:rsid w:val="00EC24A6"/>
    <w:rsid w:val="00EC24CC"/>
    <w:rsid w:val="00EC283D"/>
    <w:rsid w:val="00EC28EC"/>
    <w:rsid w:val="00EC2930"/>
    <w:rsid w:val="00EC2A52"/>
    <w:rsid w:val="00EC2AB7"/>
    <w:rsid w:val="00EC2C13"/>
    <w:rsid w:val="00EC2E21"/>
    <w:rsid w:val="00EC310B"/>
    <w:rsid w:val="00EC331F"/>
    <w:rsid w:val="00EC3324"/>
    <w:rsid w:val="00EC36DD"/>
    <w:rsid w:val="00EC36E5"/>
    <w:rsid w:val="00EC3733"/>
    <w:rsid w:val="00EC384B"/>
    <w:rsid w:val="00EC3A22"/>
    <w:rsid w:val="00EC3A3B"/>
    <w:rsid w:val="00EC3A5B"/>
    <w:rsid w:val="00EC3AB4"/>
    <w:rsid w:val="00EC3B89"/>
    <w:rsid w:val="00EC3B93"/>
    <w:rsid w:val="00EC3E72"/>
    <w:rsid w:val="00EC3F0F"/>
    <w:rsid w:val="00EC3F26"/>
    <w:rsid w:val="00EC4003"/>
    <w:rsid w:val="00EC42A3"/>
    <w:rsid w:val="00EC42ED"/>
    <w:rsid w:val="00EC4308"/>
    <w:rsid w:val="00EC451C"/>
    <w:rsid w:val="00EC4702"/>
    <w:rsid w:val="00EC4B4E"/>
    <w:rsid w:val="00EC4D47"/>
    <w:rsid w:val="00EC4D77"/>
    <w:rsid w:val="00EC4D7B"/>
    <w:rsid w:val="00EC4E2E"/>
    <w:rsid w:val="00EC4F70"/>
    <w:rsid w:val="00EC518E"/>
    <w:rsid w:val="00EC526A"/>
    <w:rsid w:val="00EC5291"/>
    <w:rsid w:val="00EC5319"/>
    <w:rsid w:val="00EC555C"/>
    <w:rsid w:val="00EC558B"/>
    <w:rsid w:val="00EC5916"/>
    <w:rsid w:val="00EC5A0B"/>
    <w:rsid w:val="00EC5A47"/>
    <w:rsid w:val="00EC5CC6"/>
    <w:rsid w:val="00EC5F1A"/>
    <w:rsid w:val="00EC6030"/>
    <w:rsid w:val="00EC606D"/>
    <w:rsid w:val="00EC6130"/>
    <w:rsid w:val="00EC6182"/>
    <w:rsid w:val="00EC6337"/>
    <w:rsid w:val="00EC6847"/>
    <w:rsid w:val="00EC68BB"/>
    <w:rsid w:val="00EC6CA1"/>
    <w:rsid w:val="00EC6D68"/>
    <w:rsid w:val="00EC717B"/>
    <w:rsid w:val="00EC7183"/>
    <w:rsid w:val="00EC7198"/>
    <w:rsid w:val="00EC71AB"/>
    <w:rsid w:val="00EC761E"/>
    <w:rsid w:val="00EC768B"/>
    <w:rsid w:val="00EC76CE"/>
    <w:rsid w:val="00EC7948"/>
    <w:rsid w:val="00EC7A7B"/>
    <w:rsid w:val="00EC7AE4"/>
    <w:rsid w:val="00EC7AEB"/>
    <w:rsid w:val="00EC7B18"/>
    <w:rsid w:val="00EC7B46"/>
    <w:rsid w:val="00EC7B62"/>
    <w:rsid w:val="00EC7CB0"/>
    <w:rsid w:val="00EC7D58"/>
    <w:rsid w:val="00EC7E28"/>
    <w:rsid w:val="00EC7F73"/>
    <w:rsid w:val="00ED022F"/>
    <w:rsid w:val="00ED04CE"/>
    <w:rsid w:val="00ED05D4"/>
    <w:rsid w:val="00ED05E6"/>
    <w:rsid w:val="00ED0694"/>
    <w:rsid w:val="00ED0699"/>
    <w:rsid w:val="00ED0730"/>
    <w:rsid w:val="00ED0879"/>
    <w:rsid w:val="00ED0B63"/>
    <w:rsid w:val="00ED0DE8"/>
    <w:rsid w:val="00ED0EB9"/>
    <w:rsid w:val="00ED0F3F"/>
    <w:rsid w:val="00ED1116"/>
    <w:rsid w:val="00ED13D4"/>
    <w:rsid w:val="00ED1447"/>
    <w:rsid w:val="00ED145B"/>
    <w:rsid w:val="00ED14C5"/>
    <w:rsid w:val="00ED15B2"/>
    <w:rsid w:val="00ED15EB"/>
    <w:rsid w:val="00ED1882"/>
    <w:rsid w:val="00ED18D1"/>
    <w:rsid w:val="00ED19B6"/>
    <w:rsid w:val="00ED1A39"/>
    <w:rsid w:val="00ED1B18"/>
    <w:rsid w:val="00ED1BD9"/>
    <w:rsid w:val="00ED1D4E"/>
    <w:rsid w:val="00ED1DE5"/>
    <w:rsid w:val="00ED1E0C"/>
    <w:rsid w:val="00ED2414"/>
    <w:rsid w:val="00ED24AE"/>
    <w:rsid w:val="00ED24FC"/>
    <w:rsid w:val="00ED26BF"/>
    <w:rsid w:val="00ED2BCB"/>
    <w:rsid w:val="00ED2E4C"/>
    <w:rsid w:val="00ED2E6D"/>
    <w:rsid w:val="00ED2F23"/>
    <w:rsid w:val="00ED2F85"/>
    <w:rsid w:val="00ED2FF1"/>
    <w:rsid w:val="00ED3157"/>
    <w:rsid w:val="00ED3207"/>
    <w:rsid w:val="00ED32E7"/>
    <w:rsid w:val="00ED3534"/>
    <w:rsid w:val="00ED3583"/>
    <w:rsid w:val="00ED35B9"/>
    <w:rsid w:val="00ED3729"/>
    <w:rsid w:val="00ED38D7"/>
    <w:rsid w:val="00ED3AD6"/>
    <w:rsid w:val="00ED3AE0"/>
    <w:rsid w:val="00ED3B6F"/>
    <w:rsid w:val="00ED3B7D"/>
    <w:rsid w:val="00ED3C1C"/>
    <w:rsid w:val="00ED3C94"/>
    <w:rsid w:val="00ED3CF2"/>
    <w:rsid w:val="00ED3CFE"/>
    <w:rsid w:val="00ED3E11"/>
    <w:rsid w:val="00ED3F84"/>
    <w:rsid w:val="00ED41C1"/>
    <w:rsid w:val="00ED4385"/>
    <w:rsid w:val="00ED44D7"/>
    <w:rsid w:val="00ED4781"/>
    <w:rsid w:val="00ED4919"/>
    <w:rsid w:val="00ED4A60"/>
    <w:rsid w:val="00ED4C71"/>
    <w:rsid w:val="00ED4E64"/>
    <w:rsid w:val="00ED4E6A"/>
    <w:rsid w:val="00ED4F87"/>
    <w:rsid w:val="00ED5077"/>
    <w:rsid w:val="00ED5122"/>
    <w:rsid w:val="00ED5152"/>
    <w:rsid w:val="00ED525A"/>
    <w:rsid w:val="00ED5299"/>
    <w:rsid w:val="00ED53DC"/>
    <w:rsid w:val="00ED53E4"/>
    <w:rsid w:val="00ED53FF"/>
    <w:rsid w:val="00ED54F7"/>
    <w:rsid w:val="00ED5500"/>
    <w:rsid w:val="00ED567A"/>
    <w:rsid w:val="00ED5705"/>
    <w:rsid w:val="00ED580C"/>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BE"/>
    <w:rsid w:val="00ED76C7"/>
    <w:rsid w:val="00ED7865"/>
    <w:rsid w:val="00ED7A92"/>
    <w:rsid w:val="00ED7D38"/>
    <w:rsid w:val="00ED7E72"/>
    <w:rsid w:val="00ED7ED0"/>
    <w:rsid w:val="00ED7EDC"/>
    <w:rsid w:val="00ED7F60"/>
    <w:rsid w:val="00EE0077"/>
    <w:rsid w:val="00EE025E"/>
    <w:rsid w:val="00EE03AC"/>
    <w:rsid w:val="00EE041F"/>
    <w:rsid w:val="00EE0829"/>
    <w:rsid w:val="00EE0862"/>
    <w:rsid w:val="00EE0880"/>
    <w:rsid w:val="00EE08BC"/>
    <w:rsid w:val="00EE09EA"/>
    <w:rsid w:val="00EE0A02"/>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91D"/>
    <w:rsid w:val="00EE1ADA"/>
    <w:rsid w:val="00EE1BBF"/>
    <w:rsid w:val="00EE1CDA"/>
    <w:rsid w:val="00EE1D0F"/>
    <w:rsid w:val="00EE1F60"/>
    <w:rsid w:val="00EE2102"/>
    <w:rsid w:val="00EE213E"/>
    <w:rsid w:val="00EE224B"/>
    <w:rsid w:val="00EE22B9"/>
    <w:rsid w:val="00EE24B7"/>
    <w:rsid w:val="00EE263C"/>
    <w:rsid w:val="00EE2728"/>
    <w:rsid w:val="00EE28A1"/>
    <w:rsid w:val="00EE2A42"/>
    <w:rsid w:val="00EE2AAB"/>
    <w:rsid w:val="00EE2C4D"/>
    <w:rsid w:val="00EE2F35"/>
    <w:rsid w:val="00EE30E3"/>
    <w:rsid w:val="00EE312B"/>
    <w:rsid w:val="00EE3203"/>
    <w:rsid w:val="00EE3222"/>
    <w:rsid w:val="00EE32E2"/>
    <w:rsid w:val="00EE33A6"/>
    <w:rsid w:val="00EE340C"/>
    <w:rsid w:val="00EE35EE"/>
    <w:rsid w:val="00EE36D5"/>
    <w:rsid w:val="00EE37BA"/>
    <w:rsid w:val="00EE3996"/>
    <w:rsid w:val="00EE3ABF"/>
    <w:rsid w:val="00EE3B06"/>
    <w:rsid w:val="00EE3DCB"/>
    <w:rsid w:val="00EE3EC9"/>
    <w:rsid w:val="00EE3F44"/>
    <w:rsid w:val="00EE3F60"/>
    <w:rsid w:val="00EE4063"/>
    <w:rsid w:val="00EE411B"/>
    <w:rsid w:val="00EE433E"/>
    <w:rsid w:val="00EE43F7"/>
    <w:rsid w:val="00EE4400"/>
    <w:rsid w:val="00EE4A1D"/>
    <w:rsid w:val="00EE4AB6"/>
    <w:rsid w:val="00EE4DFB"/>
    <w:rsid w:val="00EE5062"/>
    <w:rsid w:val="00EE50EE"/>
    <w:rsid w:val="00EE5112"/>
    <w:rsid w:val="00EE52D4"/>
    <w:rsid w:val="00EE52EA"/>
    <w:rsid w:val="00EE5501"/>
    <w:rsid w:val="00EE5542"/>
    <w:rsid w:val="00EE588A"/>
    <w:rsid w:val="00EE5AF6"/>
    <w:rsid w:val="00EE5D16"/>
    <w:rsid w:val="00EE5E3F"/>
    <w:rsid w:val="00EE5E6D"/>
    <w:rsid w:val="00EE5ED6"/>
    <w:rsid w:val="00EE5F15"/>
    <w:rsid w:val="00EE5F4A"/>
    <w:rsid w:val="00EE6040"/>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8"/>
    <w:rsid w:val="00EE78B0"/>
    <w:rsid w:val="00EE78C4"/>
    <w:rsid w:val="00EE7A6C"/>
    <w:rsid w:val="00EE7BD3"/>
    <w:rsid w:val="00EE7BFC"/>
    <w:rsid w:val="00EE7D91"/>
    <w:rsid w:val="00EE7E36"/>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230"/>
    <w:rsid w:val="00EF1336"/>
    <w:rsid w:val="00EF13AA"/>
    <w:rsid w:val="00EF13E0"/>
    <w:rsid w:val="00EF13E6"/>
    <w:rsid w:val="00EF145F"/>
    <w:rsid w:val="00EF165B"/>
    <w:rsid w:val="00EF16D5"/>
    <w:rsid w:val="00EF1701"/>
    <w:rsid w:val="00EF1889"/>
    <w:rsid w:val="00EF18E9"/>
    <w:rsid w:val="00EF19FE"/>
    <w:rsid w:val="00EF1B64"/>
    <w:rsid w:val="00EF1BC9"/>
    <w:rsid w:val="00EF1EF3"/>
    <w:rsid w:val="00EF1F89"/>
    <w:rsid w:val="00EF20FD"/>
    <w:rsid w:val="00EF237F"/>
    <w:rsid w:val="00EF238D"/>
    <w:rsid w:val="00EF2607"/>
    <w:rsid w:val="00EF276F"/>
    <w:rsid w:val="00EF2786"/>
    <w:rsid w:val="00EF2A1F"/>
    <w:rsid w:val="00EF2A42"/>
    <w:rsid w:val="00EF2C28"/>
    <w:rsid w:val="00EF2C3D"/>
    <w:rsid w:val="00EF2D79"/>
    <w:rsid w:val="00EF2E86"/>
    <w:rsid w:val="00EF2F47"/>
    <w:rsid w:val="00EF2F8C"/>
    <w:rsid w:val="00EF324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6B0"/>
    <w:rsid w:val="00EF4841"/>
    <w:rsid w:val="00EF493B"/>
    <w:rsid w:val="00EF4B3D"/>
    <w:rsid w:val="00EF4CBE"/>
    <w:rsid w:val="00EF4D31"/>
    <w:rsid w:val="00EF4DC1"/>
    <w:rsid w:val="00EF4E5D"/>
    <w:rsid w:val="00EF4F32"/>
    <w:rsid w:val="00EF4FF2"/>
    <w:rsid w:val="00EF5001"/>
    <w:rsid w:val="00EF5005"/>
    <w:rsid w:val="00EF5326"/>
    <w:rsid w:val="00EF534D"/>
    <w:rsid w:val="00EF53B1"/>
    <w:rsid w:val="00EF544E"/>
    <w:rsid w:val="00EF54CB"/>
    <w:rsid w:val="00EF55D7"/>
    <w:rsid w:val="00EF57C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847"/>
    <w:rsid w:val="00EF6929"/>
    <w:rsid w:val="00EF697B"/>
    <w:rsid w:val="00EF6A07"/>
    <w:rsid w:val="00EF6B25"/>
    <w:rsid w:val="00EF6C31"/>
    <w:rsid w:val="00EF6CE2"/>
    <w:rsid w:val="00EF6D70"/>
    <w:rsid w:val="00EF6E38"/>
    <w:rsid w:val="00EF6EBD"/>
    <w:rsid w:val="00EF6ECC"/>
    <w:rsid w:val="00EF6EF5"/>
    <w:rsid w:val="00EF6F63"/>
    <w:rsid w:val="00EF6F8A"/>
    <w:rsid w:val="00EF70B5"/>
    <w:rsid w:val="00EF7140"/>
    <w:rsid w:val="00EF71E3"/>
    <w:rsid w:val="00EF71F8"/>
    <w:rsid w:val="00EF7323"/>
    <w:rsid w:val="00EF743F"/>
    <w:rsid w:val="00EF7614"/>
    <w:rsid w:val="00EF7644"/>
    <w:rsid w:val="00EF7878"/>
    <w:rsid w:val="00EF7A57"/>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9E7"/>
    <w:rsid w:val="00F00A5F"/>
    <w:rsid w:val="00F00A69"/>
    <w:rsid w:val="00F00B3F"/>
    <w:rsid w:val="00F00BB7"/>
    <w:rsid w:val="00F00C9D"/>
    <w:rsid w:val="00F00CCB"/>
    <w:rsid w:val="00F01176"/>
    <w:rsid w:val="00F0118F"/>
    <w:rsid w:val="00F0131B"/>
    <w:rsid w:val="00F017CB"/>
    <w:rsid w:val="00F0197D"/>
    <w:rsid w:val="00F01A58"/>
    <w:rsid w:val="00F01E5B"/>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C45"/>
    <w:rsid w:val="00F02ECB"/>
    <w:rsid w:val="00F02F1F"/>
    <w:rsid w:val="00F0301D"/>
    <w:rsid w:val="00F0311C"/>
    <w:rsid w:val="00F032DF"/>
    <w:rsid w:val="00F03466"/>
    <w:rsid w:val="00F0348B"/>
    <w:rsid w:val="00F03565"/>
    <w:rsid w:val="00F0364A"/>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84E"/>
    <w:rsid w:val="00F04A6D"/>
    <w:rsid w:val="00F04CB2"/>
    <w:rsid w:val="00F04CCB"/>
    <w:rsid w:val="00F04D51"/>
    <w:rsid w:val="00F04DB0"/>
    <w:rsid w:val="00F04F3E"/>
    <w:rsid w:val="00F0522E"/>
    <w:rsid w:val="00F0532F"/>
    <w:rsid w:val="00F053C0"/>
    <w:rsid w:val="00F054C2"/>
    <w:rsid w:val="00F056E3"/>
    <w:rsid w:val="00F057EB"/>
    <w:rsid w:val="00F05A23"/>
    <w:rsid w:val="00F05A30"/>
    <w:rsid w:val="00F05B9B"/>
    <w:rsid w:val="00F05C95"/>
    <w:rsid w:val="00F05DFB"/>
    <w:rsid w:val="00F05E8E"/>
    <w:rsid w:val="00F05E9C"/>
    <w:rsid w:val="00F05EED"/>
    <w:rsid w:val="00F05F2A"/>
    <w:rsid w:val="00F060C3"/>
    <w:rsid w:val="00F060DE"/>
    <w:rsid w:val="00F06116"/>
    <w:rsid w:val="00F06129"/>
    <w:rsid w:val="00F0619F"/>
    <w:rsid w:val="00F0620E"/>
    <w:rsid w:val="00F06778"/>
    <w:rsid w:val="00F0690C"/>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42"/>
    <w:rsid w:val="00F100C7"/>
    <w:rsid w:val="00F10437"/>
    <w:rsid w:val="00F10465"/>
    <w:rsid w:val="00F1049A"/>
    <w:rsid w:val="00F10864"/>
    <w:rsid w:val="00F108F5"/>
    <w:rsid w:val="00F10987"/>
    <w:rsid w:val="00F10C57"/>
    <w:rsid w:val="00F10CA5"/>
    <w:rsid w:val="00F10FB1"/>
    <w:rsid w:val="00F1123F"/>
    <w:rsid w:val="00F1127A"/>
    <w:rsid w:val="00F1135F"/>
    <w:rsid w:val="00F11451"/>
    <w:rsid w:val="00F114DC"/>
    <w:rsid w:val="00F11644"/>
    <w:rsid w:val="00F1165E"/>
    <w:rsid w:val="00F116F9"/>
    <w:rsid w:val="00F117C6"/>
    <w:rsid w:val="00F11A76"/>
    <w:rsid w:val="00F11A80"/>
    <w:rsid w:val="00F11B01"/>
    <w:rsid w:val="00F11C61"/>
    <w:rsid w:val="00F11CF5"/>
    <w:rsid w:val="00F11DF1"/>
    <w:rsid w:val="00F11E4A"/>
    <w:rsid w:val="00F11F40"/>
    <w:rsid w:val="00F1202A"/>
    <w:rsid w:val="00F1205E"/>
    <w:rsid w:val="00F12080"/>
    <w:rsid w:val="00F12102"/>
    <w:rsid w:val="00F122F3"/>
    <w:rsid w:val="00F123DC"/>
    <w:rsid w:val="00F12431"/>
    <w:rsid w:val="00F124CB"/>
    <w:rsid w:val="00F12988"/>
    <w:rsid w:val="00F12B0A"/>
    <w:rsid w:val="00F12B3D"/>
    <w:rsid w:val="00F12C7C"/>
    <w:rsid w:val="00F12D63"/>
    <w:rsid w:val="00F12EBA"/>
    <w:rsid w:val="00F12F3C"/>
    <w:rsid w:val="00F131DB"/>
    <w:rsid w:val="00F133E8"/>
    <w:rsid w:val="00F136A8"/>
    <w:rsid w:val="00F13865"/>
    <w:rsid w:val="00F13BD0"/>
    <w:rsid w:val="00F13BF1"/>
    <w:rsid w:val="00F13BF3"/>
    <w:rsid w:val="00F1403E"/>
    <w:rsid w:val="00F1415B"/>
    <w:rsid w:val="00F14179"/>
    <w:rsid w:val="00F141DA"/>
    <w:rsid w:val="00F142A0"/>
    <w:rsid w:val="00F145A7"/>
    <w:rsid w:val="00F145EC"/>
    <w:rsid w:val="00F1476B"/>
    <w:rsid w:val="00F14899"/>
    <w:rsid w:val="00F149F8"/>
    <w:rsid w:val="00F14A80"/>
    <w:rsid w:val="00F14C54"/>
    <w:rsid w:val="00F14DFE"/>
    <w:rsid w:val="00F14F0E"/>
    <w:rsid w:val="00F1505C"/>
    <w:rsid w:val="00F15499"/>
    <w:rsid w:val="00F15686"/>
    <w:rsid w:val="00F157A3"/>
    <w:rsid w:val="00F15860"/>
    <w:rsid w:val="00F159E6"/>
    <w:rsid w:val="00F15DC1"/>
    <w:rsid w:val="00F15DDA"/>
    <w:rsid w:val="00F15DF5"/>
    <w:rsid w:val="00F15E47"/>
    <w:rsid w:val="00F16095"/>
    <w:rsid w:val="00F160A3"/>
    <w:rsid w:val="00F1616B"/>
    <w:rsid w:val="00F16425"/>
    <w:rsid w:val="00F164DF"/>
    <w:rsid w:val="00F16620"/>
    <w:rsid w:val="00F16714"/>
    <w:rsid w:val="00F16859"/>
    <w:rsid w:val="00F168D5"/>
    <w:rsid w:val="00F16994"/>
    <w:rsid w:val="00F16BB1"/>
    <w:rsid w:val="00F16F41"/>
    <w:rsid w:val="00F170FA"/>
    <w:rsid w:val="00F171BB"/>
    <w:rsid w:val="00F17379"/>
    <w:rsid w:val="00F1786C"/>
    <w:rsid w:val="00F17974"/>
    <w:rsid w:val="00F1799E"/>
    <w:rsid w:val="00F179DB"/>
    <w:rsid w:val="00F17A8F"/>
    <w:rsid w:val="00F17D2E"/>
    <w:rsid w:val="00F17F88"/>
    <w:rsid w:val="00F20046"/>
    <w:rsid w:val="00F201B0"/>
    <w:rsid w:val="00F2034D"/>
    <w:rsid w:val="00F2049E"/>
    <w:rsid w:val="00F204AA"/>
    <w:rsid w:val="00F206FE"/>
    <w:rsid w:val="00F20713"/>
    <w:rsid w:val="00F20828"/>
    <w:rsid w:val="00F208AE"/>
    <w:rsid w:val="00F2097F"/>
    <w:rsid w:val="00F209D4"/>
    <w:rsid w:val="00F209EC"/>
    <w:rsid w:val="00F20E26"/>
    <w:rsid w:val="00F20F5B"/>
    <w:rsid w:val="00F21048"/>
    <w:rsid w:val="00F210AB"/>
    <w:rsid w:val="00F211D0"/>
    <w:rsid w:val="00F21270"/>
    <w:rsid w:val="00F212D5"/>
    <w:rsid w:val="00F212F8"/>
    <w:rsid w:val="00F215C3"/>
    <w:rsid w:val="00F216D8"/>
    <w:rsid w:val="00F21857"/>
    <w:rsid w:val="00F218C6"/>
    <w:rsid w:val="00F218EF"/>
    <w:rsid w:val="00F218F8"/>
    <w:rsid w:val="00F21A0B"/>
    <w:rsid w:val="00F21A12"/>
    <w:rsid w:val="00F21A6F"/>
    <w:rsid w:val="00F21A8D"/>
    <w:rsid w:val="00F21B27"/>
    <w:rsid w:val="00F21D93"/>
    <w:rsid w:val="00F21DE7"/>
    <w:rsid w:val="00F21F1A"/>
    <w:rsid w:val="00F21F9E"/>
    <w:rsid w:val="00F2209E"/>
    <w:rsid w:val="00F222CE"/>
    <w:rsid w:val="00F22300"/>
    <w:rsid w:val="00F22444"/>
    <w:rsid w:val="00F225C5"/>
    <w:rsid w:val="00F22787"/>
    <w:rsid w:val="00F227B6"/>
    <w:rsid w:val="00F22830"/>
    <w:rsid w:val="00F22954"/>
    <w:rsid w:val="00F22957"/>
    <w:rsid w:val="00F22A13"/>
    <w:rsid w:val="00F22A51"/>
    <w:rsid w:val="00F22A9C"/>
    <w:rsid w:val="00F22B0C"/>
    <w:rsid w:val="00F22C96"/>
    <w:rsid w:val="00F22E52"/>
    <w:rsid w:val="00F2300A"/>
    <w:rsid w:val="00F23102"/>
    <w:rsid w:val="00F23303"/>
    <w:rsid w:val="00F233C3"/>
    <w:rsid w:val="00F23455"/>
    <w:rsid w:val="00F2357F"/>
    <w:rsid w:val="00F236F2"/>
    <w:rsid w:val="00F236F8"/>
    <w:rsid w:val="00F2378B"/>
    <w:rsid w:val="00F238D9"/>
    <w:rsid w:val="00F23A72"/>
    <w:rsid w:val="00F23BD0"/>
    <w:rsid w:val="00F23C2A"/>
    <w:rsid w:val="00F23F31"/>
    <w:rsid w:val="00F23F46"/>
    <w:rsid w:val="00F23FCA"/>
    <w:rsid w:val="00F23FD9"/>
    <w:rsid w:val="00F23FDE"/>
    <w:rsid w:val="00F240A4"/>
    <w:rsid w:val="00F240B5"/>
    <w:rsid w:val="00F2417A"/>
    <w:rsid w:val="00F242A7"/>
    <w:rsid w:val="00F24372"/>
    <w:rsid w:val="00F24451"/>
    <w:rsid w:val="00F244C0"/>
    <w:rsid w:val="00F24541"/>
    <w:rsid w:val="00F2456B"/>
    <w:rsid w:val="00F24795"/>
    <w:rsid w:val="00F249F0"/>
    <w:rsid w:val="00F24A57"/>
    <w:rsid w:val="00F24C51"/>
    <w:rsid w:val="00F24C90"/>
    <w:rsid w:val="00F24CF7"/>
    <w:rsid w:val="00F24D6E"/>
    <w:rsid w:val="00F24D81"/>
    <w:rsid w:val="00F24F1B"/>
    <w:rsid w:val="00F24F4D"/>
    <w:rsid w:val="00F24FA0"/>
    <w:rsid w:val="00F250A3"/>
    <w:rsid w:val="00F250CE"/>
    <w:rsid w:val="00F25157"/>
    <w:rsid w:val="00F2516E"/>
    <w:rsid w:val="00F25343"/>
    <w:rsid w:val="00F2542A"/>
    <w:rsid w:val="00F2556A"/>
    <w:rsid w:val="00F2580A"/>
    <w:rsid w:val="00F25BEA"/>
    <w:rsid w:val="00F25BFE"/>
    <w:rsid w:val="00F25C86"/>
    <w:rsid w:val="00F25E87"/>
    <w:rsid w:val="00F25EB4"/>
    <w:rsid w:val="00F2603E"/>
    <w:rsid w:val="00F2617C"/>
    <w:rsid w:val="00F261D9"/>
    <w:rsid w:val="00F26226"/>
    <w:rsid w:val="00F26317"/>
    <w:rsid w:val="00F2635D"/>
    <w:rsid w:val="00F2643A"/>
    <w:rsid w:val="00F2644E"/>
    <w:rsid w:val="00F2682F"/>
    <w:rsid w:val="00F26886"/>
    <w:rsid w:val="00F2699C"/>
    <w:rsid w:val="00F269A2"/>
    <w:rsid w:val="00F26AF5"/>
    <w:rsid w:val="00F26C33"/>
    <w:rsid w:val="00F26C53"/>
    <w:rsid w:val="00F26C74"/>
    <w:rsid w:val="00F26C98"/>
    <w:rsid w:val="00F26D1C"/>
    <w:rsid w:val="00F26E02"/>
    <w:rsid w:val="00F26E9E"/>
    <w:rsid w:val="00F26FF9"/>
    <w:rsid w:val="00F2719E"/>
    <w:rsid w:val="00F271CE"/>
    <w:rsid w:val="00F273EB"/>
    <w:rsid w:val="00F2757E"/>
    <w:rsid w:val="00F2770D"/>
    <w:rsid w:val="00F2775E"/>
    <w:rsid w:val="00F277C5"/>
    <w:rsid w:val="00F278F7"/>
    <w:rsid w:val="00F27912"/>
    <w:rsid w:val="00F27E0C"/>
    <w:rsid w:val="00F3002F"/>
    <w:rsid w:val="00F30031"/>
    <w:rsid w:val="00F300CA"/>
    <w:rsid w:val="00F30353"/>
    <w:rsid w:val="00F30362"/>
    <w:rsid w:val="00F3056A"/>
    <w:rsid w:val="00F306F8"/>
    <w:rsid w:val="00F308C0"/>
    <w:rsid w:val="00F309CE"/>
    <w:rsid w:val="00F30AD2"/>
    <w:rsid w:val="00F30AD5"/>
    <w:rsid w:val="00F30DF7"/>
    <w:rsid w:val="00F30ED3"/>
    <w:rsid w:val="00F30F37"/>
    <w:rsid w:val="00F30F39"/>
    <w:rsid w:val="00F3109E"/>
    <w:rsid w:val="00F311F0"/>
    <w:rsid w:val="00F31344"/>
    <w:rsid w:val="00F31357"/>
    <w:rsid w:val="00F3140A"/>
    <w:rsid w:val="00F31560"/>
    <w:rsid w:val="00F315E7"/>
    <w:rsid w:val="00F318E7"/>
    <w:rsid w:val="00F31A71"/>
    <w:rsid w:val="00F31AB2"/>
    <w:rsid w:val="00F31C5F"/>
    <w:rsid w:val="00F31F17"/>
    <w:rsid w:val="00F31FBE"/>
    <w:rsid w:val="00F320F8"/>
    <w:rsid w:val="00F321E2"/>
    <w:rsid w:val="00F322AB"/>
    <w:rsid w:val="00F3236F"/>
    <w:rsid w:val="00F32374"/>
    <w:rsid w:val="00F324A5"/>
    <w:rsid w:val="00F325F4"/>
    <w:rsid w:val="00F32608"/>
    <w:rsid w:val="00F326B7"/>
    <w:rsid w:val="00F3298C"/>
    <w:rsid w:val="00F32A49"/>
    <w:rsid w:val="00F32A5B"/>
    <w:rsid w:val="00F32F0E"/>
    <w:rsid w:val="00F32F3E"/>
    <w:rsid w:val="00F32FFB"/>
    <w:rsid w:val="00F33021"/>
    <w:rsid w:val="00F330CF"/>
    <w:rsid w:val="00F3318D"/>
    <w:rsid w:val="00F335A4"/>
    <w:rsid w:val="00F33688"/>
    <w:rsid w:val="00F3383E"/>
    <w:rsid w:val="00F338C4"/>
    <w:rsid w:val="00F33906"/>
    <w:rsid w:val="00F33B5C"/>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9F8"/>
    <w:rsid w:val="00F36A5A"/>
    <w:rsid w:val="00F36AC9"/>
    <w:rsid w:val="00F36D41"/>
    <w:rsid w:val="00F36D7D"/>
    <w:rsid w:val="00F36EA8"/>
    <w:rsid w:val="00F37057"/>
    <w:rsid w:val="00F37098"/>
    <w:rsid w:val="00F370CB"/>
    <w:rsid w:val="00F3715B"/>
    <w:rsid w:val="00F372E9"/>
    <w:rsid w:val="00F37300"/>
    <w:rsid w:val="00F3752B"/>
    <w:rsid w:val="00F3761F"/>
    <w:rsid w:val="00F377A2"/>
    <w:rsid w:val="00F3782F"/>
    <w:rsid w:val="00F378E0"/>
    <w:rsid w:val="00F37922"/>
    <w:rsid w:val="00F37AEF"/>
    <w:rsid w:val="00F37B50"/>
    <w:rsid w:val="00F37D86"/>
    <w:rsid w:val="00F37EB8"/>
    <w:rsid w:val="00F400CB"/>
    <w:rsid w:val="00F401EE"/>
    <w:rsid w:val="00F40579"/>
    <w:rsid w:val="00F4077A"/>
    <w:rsid w:val="00F40835"/>
    <w:rsid w:val="00F4091B"/>
    <w:rsid w:val="00F409C3"/>
    <w:rsid w:val="00F409D5"/>
    <w:rsid w:val="00F40AC3"/>
    <w:rsid w:val="00F40F17"/>
    <w:rsid w:val="00F41095"/>
    <w:rsid w:val="00F41185"/>
    <w:rsid w:val="00F4125D"/>
    <w:rsid w:val="00F412EE"/>
    <w:rsid w:val="00F414F7"/>
    <w:rsid w:val="00F4172C"/>
    <w:rsid w:val="00F417CD"/>
    <w:rsid w:val="00F418E9"/>
    <w:rsid w:val="00F41997"/>
    <w:rsid w:val="00F41A8E"/>
    <w:rsid w:val="00F41AAF"/>
    <w:rsid w:val="00F41C14"/>
    <w:rsid w:val="00F41CF7"/>
    <w:rsid w:val="00F41F4D"/>
    <w:rsid w:val="00F41FF0"/>
    <w:rsid w:val="00F420E0"/>
    <w:rsid w:val="00F42293"/>
    <w:rsid w:val="00F4231C"/>
    <w:rsid w:val="00F4233D"/>
    <w:rsid w:val="00F423A4"/>
    <w:rsid w:val="00F4257F"/>
    <w:rsid w:val="00F42663"/>
    <w:rsid w:val="00F4268F"/>
    <w:rsid w:val="00F426D4"/>
    <w:rsid w:val="00F42707"/>
    <w:rsid w:val="00F42758"/>
    <w:rsid w:val="00F42910"/>
    <w:rsid w:val="00F42B3A"/>
    <w:rsid w:val="00F42C2B"/>
    <w:rsid w:val="00F42E0A"/>
    <w:rsid w:val="00F42E46"/>
    <w:rsid w:val="00F42F37"/>
    <w:rsid w:val="00F42F43"/>
    <w:rsid w:val="00F4302A"/>
    <w:rsid w:val="00F4319A"/>
    <w:rsid w:val="00F432B7"/>
    <w:rsid w:val="00F433A6"/>
    <w:rsid w:val="00F434CD"/>
    <w:rsid w:val="00F435B3"/>
    <w:rsid w:val="00F43689"/>
    <w:rsid w:val="00F43787"/>
    <w:rsid w:val="00F437E7"/>
    <w:rsid w:val="00F43950"/>
    <w:rsid w:val="00F439C5"/>
    <w:rsid w:val="00F43A17"/>
    <w:rsid w:val="00F43B82"/>
    <w:rsid w:val="00F43C5A"/>
    <w:rsid w:val="00F43D6F"/>
    <w:rsid w:val="00F43D72"/>
    <w:rsid w:val="00F43E0D"/>
    <w:rsid w:val="00F43E78"/>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53A"/>
    <w:rsid w:val="00F45580"/>
    <w:rsid w:val="00F45693"/>
    <w:rsid w:val="00F4572D"/>
    <w:rsid w:val="00F45AC4"/>
    <w:rsid w:val="00F45B0D"/>
    <w:rsid w:val="00F45F56"/>
    <w:rsid w:val="00F45FD0"/>
    <w:rsid w:val="00F461A0"/>
    <w:rsid w:val="00F461B3"/>
    <w:rsid w:val="00F461CF"/>
    <w:rsid w:val="00F465C1"/>
    <w:rsid w:val="00F46745"/>
    <w:rsid w:val="00F46767"/>
    <w:rsid w:val="00F4678D"/>
    <w:rsid w:val="00F467B0"/>
    <w:rsid w:val="00F46869"/>
    <w:rsid w:val="00F4698A"/>
    <w:rsid w:val="00F46CBA"/>
    <w:rsid w:val="00F46D91"/>
    <w:rsid w:val="00F46DF3"/>
    <w:rsid w:val="00F46E40"/>
    <w:rsid w:val="00F46F8B"/>
    <w:rsid w:val="00F470C5"/>
    <w:rsid w:val="00F470FC"/>
    <w:rsid w:val="00F47132"/>
    <w:rsid w:val="00F471D3"/>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12"/>
    <w:rsid w:val="00F50A88"/>
    <w:rsid w:val="00F50AD2"/>
    <w:rsid w:val="00F50B17"/>
    <w:rsid w:val="00F50DCD"/>
    <w:rsid w:val="00F510DC"/>
    <w:rsid w:val="00F51161"/>
    <w:rsid w:val="00F513BA"/>
    <w:rsid w:val="00F51447"/>
    <w:rsid w:val="00F514B3"/>
    <w:rsid w:val="00F514EF"/>
    <w:rsid w:val="00F515F5"/>
    <w:rsid w:val="00F516D1"/>
    <w:rsid w:val="00F516F4"/>
    <w:rsid w:val="00F517AC"/>
    <w:rsid w:val="00F51975"/>
    <w:rsid w:val="00F5198A"/>
    <w:rsid w:val="00F51A27"/>
    <w:rsid w:val="00F51A5F"/>
    <w:rsid w:val="00F51AD6"/>
    <w:rsid w:val="00F51B36"/>
    <w:rsid w:val="00F51D50"/>
    <w:rsid w:val="00F51D5C"/>
    <w:rsid w:val="00F51F44"/>
    <w:rsid w:val="00F520E1"/>
    <w:rsid w:val="00F52329"/>
    <w:rsid w:val="00F52360"/>
    <w:rsid w:val="00F5249C"/>
    <w:rsid w:val="00F5273D"/>
    <w:rsid w:val="00F52756"/>
    <w:rsid w:val="00F527FE"/>
    <w:rsid w:val="00F52961"/>
    <w:rsid w:val="00F52A47"/>
    <w:rsid w:val="00F52A4B"/>
    <w:rsid w:val="00F52A79"/>
    <w:rsid w:val="00F52ACA"/>
    <w:rsid w:val="00F52C2B"/>
    <w:rsid w:val="00F52C6C"/>
    <w:rsid w:val="00F52DCF"/>
    <w:rsid w:val="00F52E1F"/>
    <w:rsid w:val="00F52F35"/>
    <w:rsid w:val="00F52FA8"/>
    <w:rsid w:val="00F53045"/>
    <w:rsid w:val="00F5305B"/>
    <w:rsid w:val="00F53116"/>
    <w:rsid w:val="00F53287"/>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5BE"/>
    <w:rsid w:val="00F5462C"/>
    <w:rsid w:val="00F54677"/>
    <w:rsid w:val="00F546E7"/>
    <w:rsid w:val="00F548C8"/>
    <w:rsid w:val="00F548EA"/>
    <w:rsid w:val="00F54AA0"/>
    <w:rsid w:val="00F54AE2"/>
    <w:rsid w:val="00F54CD1"/>
    <w:rsid w:val="00F5503E"/>
    <w:rsid w:val="00F55132"/>
    <w:rsid w:val="00F55183"/>
    <w:rsid w:val="00F5519E"/>
    <w:rsid w:val="00F551B0"/>
    <w:rsid w:val="00F5521D"/>
    <w:rsid w:val="00F55498"/>
    <w:rsid w:val="00F554C8"/>
    <w:rsid w:val="00F55686"/>
    <w:rsid w:val="00F556D7"/>
    <w:rsid w:val="00F55724"/>
    <w:rsid w:val="00F557F6"/>
    <w:rsid w:val="00F559BA"/>
    <w:rsid w:val="00F55AC5"/>
    <w:rsid w:val="00F55B84"/>
    <w:rsid w:val="00F55C43"/>
    <w:rsid w:val="00F55D17"/>
    <w:rsid w:val="00F55D22"/>
    <w:rsid w:val="00F55D8C"/>
    <w:rsid w:val="00F55DD0"/>
    <w:rsid w:val="00F55EDB"/>
    <w:rsid w:val="00F55F46"/>
    <w:rsid w:val="00F55F6C"/>
    <w:rsid w:val="00F563C0"/>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2DF"/>
    <w:rsid w:val="00F575AE"/>
    <w:rsid w:val="00F57631"/>
    <w:rsid w:val="00F5765A"/>
    <w:rsid w:val="00F57704"/>
    <w:rsid w:val="00F577F9"/>
    <w:rsid w:val="00F578E5"/>
    <w:rsid w:val="00F57938"/>
    <w:rsid w:val="00F5797A"/>
    <w:rsid w:val="00F57C10"/>
    <w:rsid w:val="00F57C55"/>
    <w:rsid w:val="00F57C72"/>
    <w:rsid w:val="00F57CE1"/>
    <w:rsid w:val="00F57D09"/>
    <w:rsid w:val="00F57D8B"/>
    <w:rsid w:val="00F57D9A"/>
    <w:rsid w:val="00F5FF19"/>
    <w:rsid w:val="00F601AF"/>
    <w:rsid w:val="00F6021A"/>
    <w:rsid w:val="00F60542"/>
    <w:rsid w:val="00F6072E"/>
    <w:rsid w:val="00F6083E"/>
    <w:rsid w:val="00F60845"/>
    <w:rsid w:val="00F6084B"/>
    <w:rsid w:val="00F609A8"/>
    <w:rsid w:val="00F609DC"/>
    <w:rsid w:val="00F60A21"/>
    <w:rsid w:val="00F60A7E"/>
    <w:rsid w:val="00F60AC4"/>
    <w:rsid w:val="00F60D13"/>
    <w:rsid w:val="00F60D89"/>
    <w:rsid w:val="00F60DC1"/>
    <w:rsid w:val="00F610C9"/>
    <w:rsid w:val="00F61129"/>
    <w:rsid w:val="00F61158"/>
    <w:rsid w:val="00F611AA"/>
    <w:rsid w:val="00F6146E"/>
    <w:rsid w:val="00F61497"/>
    <w:rsid w:val="00F61564"/>
    <w:rsid w:val="00F616CB"/>
    <w:rsid w:val="00F616EF"/>
    <w:rsid w:val="00F61701"/>
    <w:rsid w:val="00F61902"/>
    <w:rsid w:val="00F619B7"/>
    <w:rsid w:val="00F619FE"/>
    <w:rsid w:val="00F61C1D"/>
    <w:rsid w:val="00F61D2E"/>
    <w:rsid w:val="00F61D69"/>
    <w:rsid w:val="00F61D78"/>
    <w:rsid w:val="00F61ED3"/>
    <w:rsid w:val="00F61F47"/>
    <w:rsid w:val="00F61FDE"/>
    <w:rsid w:val="00F62000"/>
    <w:rsid w:val="00F62250"/>
    <w:rsid w:val="00F622E3"/>
    <w:rsid w:val="00F62325"/>
    <w:rsid w:val="00F62377"/>
    <w:rsid w:val="00F62403"/>
    <w:rsid w:val="00F624A8"/>
    <w:rsid w:val="00F624E3"/>
    <w:rsid w:val="00F6264D"/>
    <w:rsid w:val="00F626B5"/>
    <w:rsid w:val="00F6277F"/>
    <w:rsid w:val="00F628A5"/>
    <w:rsid w:val="00F62AE7"/>
    <w:rsid w:val="00F62D20"/>
    <w:rsid w:val="00F62D29"/>
    <w:rsid w:val="00F62E61"/>
    <w:rsid w:val="00F62EC2"/>
    <w:rsid w:val="00F63289"/>
    <w:rsid w:val="00F6342B"/>
    <w:rsid w:val="00F6352D"/>
    <w:rsid w:val="00F6367F"/>
    <w:rsid w:val="00F63864"/>
    <w:rsid w:val="00F63959"/>
    <w:rsid w:val="00F63A7F"/>
    <w:rsid w:val="00F63B3F"/>
    <w:rsid w:val="00F63C0A"/>
    <w:rsid w:val="00F63C1E"/>
    <w:rsid w:val="00F63C7B"/>
    <w:rsid w:val="00F6403B"/>
    <w:rsid w:val="00F6404E"/>
    <w:rsid w:val="00F64221"/>
    <w:rsid w:val="00F64240"/>
    <w:rsid w:val="00F6433C"/>
    <w:rsid w:val="00F64344"/>
    <w:rsid w:val="00F6443E"/>
    <w:rsid w:val="00F6454D"/>
    <w:rsid w:val="00F64578"/>
    <w:rsid w:val="00F6463F"/>
    <w:rsid w:val="00F6474A"/>
    <w:rsid w:val="00F6475F"/>
    <w:rsid w:val="00F64788"/>
    <w:rsid w:val="00F647BC"/>
    <w:rsid w:val="00F647DF"/>
    <w:rsid w:val="00F648C8"/>
    <w:rsid w:val="00F64966"/>
    <w:rsid w:val="00F64C2F"/>
    <w:rsid w:val="00F64E5A"/>
    <w:rsid w:val="00F64EAA"/>
    <w:rsid w:val="00F64EE4"/>
    <w:rsid w:val="00F64F19"/>
    <w:rsid w:val="00F64F9F"/>
    <w:rsid w:val="00F6509B"/>
    <w:rsid w:val="00F650ED"/>
    <w:rsid w:val="00F654FA"/>
    <w:rsid w:val="00F65506"/>
    <w:rsid w:val="00F65519"/>
    <w:rsid w:val="00F656BB"/>
    <w:rsid w:val="00F657B3"/>
    <w:rsid w:val="00F658A6"/>
    <w:rsid w:val="00F65990"/>
    <w:rsid w:val="00F65AEF"/>
    <w:rsid w:val="00F65C22"/>
    <w:rsid w:val="00F65D14"/>
    <w:rsid w:val="00F65F7F"/>
    <w:rsid w:val="00F660B8"/>
    <w:rsid w:val="00F66192"/>
    <w:rsid w:val="00F6623D"/>
    <w:rsid w:val="00F66330"/>
    <w:rsid w:val="00F667E7"/>
    <w:rsid w:val="00F669E3"/>
    <w:rsid w:val="00F66A84"/>
    <w:rsid w:val="00F66ABC"/>
    <w:rsid w:val="00F66D7B"/>
    <w:rsid w:val="00F6754E"/>
    <w:rsid w:val="00F6776B"/>
    <w:rsid w:val="00F67828"/>
    <w:rsid w:val="00F67974"/>
    <w:rsid w:val="00F67A85"/>
    <w:rsid w:val="00F67C2F"/>
    <w:rsid w:val="00F67EC3"/>
    <w:rsid w:val="00F67EEA"/>
    <w:rsid w:val="00F67F01"/>
    <w:rsid w:val="00F7007A"/>
    <w:rsid w:val="00F70785"/>
    <w:rsid w:val="00F708D5"/>
    <w:rsid w:val="00F708F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1FDE"/>
    <w:rsid w:val="00F72160"/>
    <w:rsid w:val="00F721A1"/>
    <w:rsid w:val="00F72221"/>
    <w:rsid w:val="00F722F9"/>
    <w:rsid w:val="00F7232B"/>
    <w:rsid w:val="00F724E3"/>
    <w:rsid w:val="00F7271C"/>
    <w:rsid w:val="00F727AA"/>
    <w:rsid w:val="00F727EB"/>
    <w:rsid w:val="00F7292B"/>
    <w:rsid w:val="00F729CA"/>
    <w:rsid w:val="00F72C94"/>
    <w:rsid w:val="00F72DB6"/>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D86"/>
    <w:rsid w:val="00F74FEA"/>
    <w:rsid w:val="00F751CC"/>
    <w:rsid w:val="00F75217"/>
    <w:rsid w:val="00F7527F"/>
    <w:rsid w:val="00F7539F"/>
    <w:rsid w:val="00F7564B"/>
    <w:rsid w:val="00F758C8"/>
    <w:rsid w:val="00F75958"/>
    <w:rsid w:val="00F759F1"/>
    <w:rsid w:val="00F75B47"/>
    <w:rsid w:val="00F75B78"/>
    <w:rsid w:val="00F75C70"/>
    <w:rsid w:val="00F75C90"/>
    <w:rsid w:val="00F75DBB"/>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A4"/>
    <w:rsid w:val="00F77CFA"/>
    <w:rsid w:val="00F80047"/>
    <w:rsid w:val="00F800B0"/>
    <w:rsid w:val="00F801EA"/>
    <w:rsid w:val="00F80425"/>
    <w:rsid w:val="00F805C2"/>
    <w:rsid w:val="00F8075C"/>
    <w:rsid w:val="00F80848"/>
    <w:rsid w:val="00F8084F"/>
    <w:rsid w:val="00F808EA"/>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979"/>
    <w:rsid w:val="00F81B35"/>
    <w:rsid w:val="00F81B65"/>
    <w:rsid w:val="00F81C47"/>
    <w:rsid w:val="00F81E0E"/>
    <w:rsid w:val="00F81E7A"/>
    <w:rsid w:val="00F81E87"/>
    <w:rsid w:val="00F81F25"/>
    <w:rsid w:val="00F81F57"/>
    <w:rsid w:val="00F81F9F"/>
    <w:rsid w:val="00F82019"/>
    <w:rsid w:val="00F82306"/>
    <w:rsid w:val="00F824B3"/>
    <w:rsid w:val="00F82504"/>
    <w:rsid w:val="00F825D7"/>
    <w:rsid w:val="00F825F9"/>
    <w:rsid w:val="00F82709"/>
    <w:rsid w:val="00F828A7"/>
    <w:rsid w:val="00F828B4"/>
    <w:rsid w:val="00F82A14"/>
    <w:rsid w:val="00F82B49"/>
    <w:rsid w:val="00F82B69"/>
    <w:rsid w:val="00F82BBB"/>
    <w:rsid w:val="00F82BD7"/>
    <w:rsid w:val="00F82CD8"/>
    <w:rsid w:val="00F82D9A"/>
    <w:rsid w:val="00F82DF1"/>
    <w:rsid w:val="00F82E28"/>
    <w:rsid w:val="00F82ED6"/>
    <w:rsid w:val="00F82F1A"/>
    <w:rsid w:val="00F8323C"/>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61"/>
    <w:rsid w:val="00F84CF0"/>
    <w:rsid w:val="00F84D14"/>
    <w:rsid w:val="00F84E45"/>
    <w:rsid w:val="00F84ED4"/>
    <w:rsid w:val="00F85018"/>
    <w:rsid w:val="00F850EB"/>
    <w:rsid w:val="00F85184"/>
    <w:rsid w:val="00F851DD"/>
    <w:rsid w:val="00F8526D"/>
    <w:rsid w:val="00F852D4"/>
    <w:rsid w:val="00F853E2"/>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DF"/>
    <w:rsid w:val="00F863EB"/>
    <w:rsid w:val="00F863F7"/>
    <w:rsid w:val="00F864A3"/>
    <w:rsid w:val="00F864BD"/>
    <w:rsid w:val="00F86538"/>
    <w:rsid w:val="00F865BD"/>
    <w:rsid w:val="00F867E7"/>
    <w:rsid w:val="00F867FB"/>
    <w:rsid w:val="00F8683A"/>
    <w:rsid w:val="00F8692F"/>
    <w:rsid w:val="00F86A3B"/>
    <w:rsid w:val="00F86A68"/>
    <w:rsid w:val="00F86B20"/>
    <w:rsid w:val="00F86B60"/>
    <w:rsid w:val="00F86BC2"/>
    <w:rsid w:val="00F86C43"/>
    <w:rsid w:val="00F86E24"/>
    <w:rsid w:val="00F86E7C"/>
    <w:rsid w:val="00F86F96"/>
    <w:rsid w:val="00F87010"/>
    <w:rsid w:val="00F8718E"/>
    <w:rsid w:val="00F871AA"/>
    <w:rsid w:val="00F87201"/>
    <w:rsid w:val="00F87273"/>
    <w:rsid w:val="00F872A2"/>
    <w:rsid w:val="00F87317"/>
    <w:rsid w:val="00F87549"/>
    <w:rsid w:val="00F87698"/>
    <w:rsid w:val="00F8774B"/>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86F"/>
    <w:rsid w:val="00F90B89"/>
    <w:rsid w:val="00F90BEE"/>
    <w:rsid w:val="00F90C86"/>
    <w:rsid w:val="00F90CBF"/>
    <w:rsid w:val="00F90E2F"/>
    <w:rsid w:val="00F90F34"/>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2AE"/>
    <w:rsid w:val="00F92325"/>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967"/>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08"/>
    <w:rsid w:val="00F94DF7"/>
    <w:rsid w:val="00F95013"/>
    <w:rsid w:val="00F95182"/>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4FD"/>
    <w:rsid w:val="00F965D9"/>
    <w:rsid w:val="00F9663F"/>
    <w:rsid w:val="00F96728"/>
    <w:rsid w:val="00F96793"/>
    <w:rsid w:val="00F967AE"/>
    <w:rsid w:val="00F96C7A"/>
    <w:rsid w:val="00F96E7C"/>
    <w:rsid w:val="00F96E9F"/>
    <w:rsid w:val="00F97181"/>
    <w:rsid w:val="00F971E3"/>
    <w:rsid w:val="00F97212"/>
    <w:rsid w:val="00F9721E"/>
    <w:rsid w:val="00F972AE"/>
    <w:rsid w:val="00F9732A"/>
    <w:rsid w:val="00F975B5"/>
    <w:rsid w:val="00F97654"/>
    <w:rsid w:val="00F978EF"/>
    <w:rsid w:val="00F9799C"/>
    <w:rsid w:val="00F97DC5"/>
    <w:rsid w:val="00F97DD9"/>
    <w:rsid w:val="00F97F5F"/>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33F"/>
    <w:rsid w:val="00FA13C9"/>
    <w:rsid w:val="00FA147F"/>
    <w:rsid w:val="00FA14C5"/>
    <w:rsid w:val="00FA1576"/>
    <w:rsid w:val="00FA16A9"/>
    <w:rsid w:val="00FA16C9"/>
    <w:rsid w:val="00FA17F4"/>
    <w:rsid w:val="00FA1CBF"/>
    <w:rsid w:val="00FA1D8F"/>
    <w:rsid w:val="00FA2002"/>
    <w:rsid w:val="00FA2096"/>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720"/>
    <w:rsid w:val="00FA38DA"/>
    <w:rsid w:val="00FA396E"/>
    <w:rsid w:val="00FA3C84"/>
    <w:rsid w:val="00FA3E8C"/>
    <w:rsid w:val="00FA3FF2"/>
    <w:rsid w:val="00FA408B"/>
    <w:rsid w:val="00FA4367"/>
    <w:rsid w:val="00FA4399"/>
    <w:rsid w:val="00FA443B"/>
    <w:rsid w:val="00FA45EB"/>
    <w:rsid w:val="00FA460C"/>
    <w:rsid w:val="00FA46FA"/>
    <w:rsid w:val="00FA4787"/>
    <w:rsid w:val="00FA47F8"/>
    <w:rsid w:val="00FA480D"/>
    <w:rsid w:val="00FA4820"/>
    <w:rsid w:val="00FA48A7"/>
    <w:rsid w:val="00FA48A9"/>
    <w:rsid w:val="00FA4B74"/>
    <w:rsid w:val="00FA4D71"/>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E30"/>
    <w:rsid w:val="00FA5F3D"/>
    <w:rsid w:val="00FA6225"/>
    <w:rsid w:val="00FA6291"/>
    <w:rsid w:val="00FA629B"/>
    <w:rsid w:val="00FA62F9"/>
    <w:rsid w:val="00FA63B7"/>
    <w:rsid w:val="00FA63F2"/>
    <w:rsid w:val="00FA63F6"/>
    <w:rsid w:val="00FA645B"/>
    <w:rsid w:val="00FA656D"/>
    <w:rsid w:val="00FA658F"/>
    <w:rsid w:val="00FA6686"/>
    <w:rsid w:val="00FA66F8"/>
    <w:rsid w:val="00FA688A"/>
    <w:rsid w:val="00FA692D"/>
    <w:rsid w:val="00FA6A8C"/>
    <w:rsid w:val="00FA6AFF"/>
    <w:rsid w:val="00FA6B44"/>
    <w:rsid w:val="00FA6C35"/>
    <w:rsid w:val="00FA6C60"/>
    <w:rsid w:val="00FA6DD7"/>
    <w:rsid w:val="00FA6E97"/>
    <w:rsid w:val="00FA6EC7"/>
    <w:rsid w:val="00FA6ED0"/>
    <w:rsid w:val="00FA70C6"/>
    <w:rsid w:val="00FA70DF"/>
    <w:rsid w:val="00FA7152"/>
    <w:rsid w:val="00FA73EC"/>
    <w:rsid w:val="00FA7525"/>
    <w:rsid w:val="00FA76C2"/>
    <w:rsid w:val="00FA76DE"/>
    <w:rsid w:val="00FA79E0"/>
    <w:rsid w:val="00FA7A20"/>
    <w:rsid w:val="00FA7AA6"/>
    <w:rsid w:val="00FA7AD3"/>
    <w:rsid w:val="00FA7B36"/>
    <w:rsid w:val="00FA7C04"/>
    <w:rsid w:val="00FA7CA1"/>
    <w:rsid w:val="00FA7CC4"/>
    <w:rsid w:val="00FA7DF8"/>
    <w:rsid w:val="00FA7E4C"/>
    <w:rsid w:val="00FA7F9C"/>
    <w:rsid w:val="00FB007C"/>
    <w:rsid w:val="00FB010C"/>
    <w:rsid w:val="00FB0390"/>
    <w:rsid w:val="00FB03DB"/>
    <w:rsid w:val="00FB0443"/>
    <w:rsid w:val="00FB06DD"/>
    <w:rsid w:val="00FB0828"/>
    <w:rsid w:val="00FB092A"/>
    <w:rsid w:val="00FB09F5"/>
    <w:rsid w:val="00FB0A1A"/>
    <w:rsid w:val="00FB0AC6"/>
    <w:rsid w:val="00FB0B8B"/>
    <w:rsid w:val="00FB0C8C"/>
    <w:rsid w:val="00FB0EC5"/>
    <w:rsid w:val="00FB0EE9"/>
    <w:rsid w:val="00FB108D"/>
    <w:rsid w:val="00FB11FC"/>
    <w:rsid w:val="00FB1242"/>
    <w:rsid w:val="00FB1590"/>
    <w:rsid w:val="00FB15D5"/>
    <w:rsid w:val="00FB1694"/>
    <w:rsid w:val="00FB175B"/>
    <w:rsid w:val="00FB176D"/>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CB"/>
    <w:rsid w:val="00FB24E1"/>
    <w:rsid w:val="00FB2839"/>
    <w:rsid w:val="00FB2864"/>
    <w:rsid w:val="00FB2970"/>
    <w:rsid w:val="00FB2A42"/>
    <w:rsid w:val="00FB2B67"/>
    <w:rsid w:val="00FB2F94"/>
    <w:rsid w:val="00FB30F9"/>
    <w:rsid w:val="00FB3514"/>
    <w:rsid w:val="00FB35A9"/>
    <w:rsid w:val="00FB37D9"/>
    <w:rsid w:val="00FB3813"/>
    <w:rsid w:val="00FB38CE"/>
    <w:rsid w:val="00FB39A9"/>
    <w:rsid w:val="00FB3A42"/>
    <w:rsid w:val="00FB3CD6"/>
    <w:rsid w:val="00FB3F1F"/>
    <w:rsid w:val="00FB3F92"/>
    <w:rsid w:val="00FB4065"/>
    <w:rsid w:val="00FB40AF"/>
    <w:rsid w:val="00FB4101"/>
    <w:rsid w:val="00FB424C"/>
    <w:rsid w:val="00FB4331"/>
    <w:rsid w:val="00FB4343"/>
    <w:rsid w:val="00FB44AE"/>
    <w:rsid w:val="00FB44D0"/>
    <w:rsid w:val="00FB4737"/>
    <w:rsid w:val="00FB4760"/>
    <w:rsid w:val="00FB47B5"/>
    <w:rsid w:val="00FB483F"/>
    <w:rsid w:val="00FB4A17"/>
    <w:rsid w:val="00FB4AA2"/>
    <w:rsid w:val="00FB4ABC"/>
    <w:rsid w:val="00FB4B2E"/>
    <w:rsid w:val="00FB4CA8"/>
    <w:rsid w:val="00FB5032"/>
    <w:rsid w:val="00FB521C"/>
    <w:rsid w:val="00FB5292"/>
    <w:rsid w:val="00FB5293"/>
    <w:rsid w:val="00FB52B5"/>
    <w:rsid w:val="00FB52FD"/>
    <w:rsid w:val="00FB5313"/>
    <w:rsid w:val="00FB531D"/>
    <w:rsid w:val="00FB5401"/>
    <w:rsid w:val="00FB5480"/>
    <w:rsid w:val="00FB54D4"/>
    <w:rsid w:val="00FB5556"/>
    <w:rsid w:val="00FB5571"/>
    <w:rsid w:val="00FB5622"/>
    <w:rsid w:val="00FB573A"/>
    <w:rsid w:val="00FB575D"/>
    <w:rsid w:val="00FB57A7"/>
    <w:rsid w:val="00FB59A5"/>
    <w:rsid w:val="00FB5A6F"/>
    <w:rsid w:val="00FB5B17"/>
    <w:rsid w:val="00FB5CB3"/>
    <w:rsid w:val="00FB5D8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69E"/>
    <w:rsid w:val="00FC0762"/>
    <w:rsid w:val="00FC0829"/>
    <w:rsid w:val="00FC0AB4"/>
    <w:rsid w:val="00FC0AF1"/>
    <w:rsid w:val="00FC0B19"/>
    <w:rsid w:val="00FC0B7A"/>
    <w:rsid w:val="00FC0B9B"/>
    <w:rsid w:val="00FC0DFD"/>
    <w:rsid w:val="00FC0E12"/>
    <w:rsid w:val="00FC0E15"/>
    <w:rsid w:val="00FC12F7"/>
    <w:rsid w:val="00FC1388"/>
    <w:rsid w:val="00FC145D"/>
    <w:rsid w:val="00FC1477"/>
    <w:rsid w:val="00FC1766"/>
    <w:rsid w:val="00FC1859"/>
    <w:rsid w:val="00FC1870"/>
    <w:rsid w:val="00FC190A"/>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C02"/>
    <w:rsid w:val="00FC2D2D"/>
    <w:rsid w:val="00FC303A"/>
    <w:rsid w:val="00FC3062"/>
    <w:rsid w:val="00FC319B"/>
    <w:rsid w:val="00FC31DE"/>
    <w:rsid w:val="00FC330F"/>
    <w:rsid w:val="00FC37C0"/>
    <w:rsid w:val="00FC37F0"/>
    <w:rsid w:val="00FC384F"/>
    <w:rsid w:val="00FC3856"/>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5EF7"/>
    <w:rsid w:val="00FC608C"/>
    <w:rsid w:val="00FC61CA"/>
    <w:rsid w:val="00FC6359"/>
    <w:rsid w:val="00FC638D"/>
    <w:rsid w:val="00FC645D"/>
    <w:rsid w:val="00FC6531"/>
    <w:rsid w:val="00FC6546"/>
    <w:rsid w:val="00FC65A0"/>
    <w:rsid w:val="00FC666B"/>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7E"/>
    <w:rsid w:val="00FC74C6"/>
    <w:rsid w:val="00FC77A5"/>
    <w:rsid w:val="00FC7BBC"/>
    <w:rsid w:val="00FC7BDA"/>
    <w:rsid w:val="00FC7E34"/>
    <w:rsid w:val="00FC7F93"/>
    <w:rsid w:val="00FD0094"/>
    <w:rsid w:val="00FD02EC"/>
    <w:rsid w:val="00FD03AE"/>
    <w:rsid w:val="00FD04CC"/>
    <w:rsid w:val="00FD04F5"/>
    <w:rsid w:val="00FD0630"/>
    <w:rsid w:val="00FD0678"/>
    <w:rsid w:val="00FD07E4"/>
    <w:rsid w:val="00FD0981"/>
    <w:rsid w:val="00FD0CEC"/>
    <w:rsid w:val="00FD0EC5"/>
    <w:rsid w:val="00FD10D2"/>
    <w:rsid w:val="00FD111E"/>
    <w:rsid w:val="00FD1182"/>
    <w:rsid w:val="00FD1334"/>
    <w:rsid w:val="00FD134F"/>
    <w:rsid w:val="00FD14E4"/>
    <w:rsid w:val="00FD1502"/>
    <w:rsid w:val="00FD15DF"/>
    <w:rsid w:val="00FD1647"/>
    <w:rsid w:val="00FD1672"/>
    <w:rsid w:val="00FD1755"/>
    <w:rsid w:val="00FD1876"/>
    <w:rsid w:val="00FD18BF"/>
    <w:rsid w:val="00FD1C0F"/>
    <w:rsid w:val="00FD1D0D"/>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3E7A"/>
    <w:rsid w:val="00FD3FF7"/>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EF4"/>
    <w:rsid w:val="00FD6F9D"/>
    <w:rsid w:val="00FD7001"/>
    <w:rsid w:val="00FD715A"/>
    <w:rsid w:val="00FD7240"/>
    <w:rsid w:val="00FD7259"/>
    <w:rsid w:val="00FD72D9"/>
    <w:rsid w:val="00FD7315"/>
    <w:rsid w:val="00FD73AE"/>
    <w:rsid w:val="00FD75F9"/>
    <w:rsid w:val="00FD7663"/>
    <w:rsid w:val="00FD7677"/>
    <w:rsid w:val="00FD794E"/>
    <w:rsid w:val="00FD79EB"/>
    <w:rsid w:val="00FD7ACE"/>
    <w:rsid w:val="00FD7F16"/>
    <w:rsid w:val="00FD7F6A"/>
    <w:rsid w:val="00FD7F90"/>
    <w:rsid w:val="00FD7FE3"/>
    <w:rsid w:val="00FD7FF8"/>
    <w:rsid w:val="00FE02AE"/>
    <w:rsid w:val="00FE04B6"/>
    <w:rsid w:val="00FE055F"/>
    <w:rsid w:val="00FE05DD"/>
    <w:rsid w:val="00FE05E5"/>
    <w:rsid w:val="00FE0657"/>
    <w:rsid w:val="00FE0673"/>
    <w:rsid w:val="00FE0719"/>
    <w:rsid w:val="00FE0764"/>
    <w:rsid w:val="00FE0830"/>
    <w:rsid w:val="00FE09C8"/>
    <w:rsid w:val="00FE0A81"/>
    <w:rsid w:val="00FE0C77"/>
    <w:rsid w:val="00FE125E"/>
    <w:rsid w:val="00FE12FE"/>
    <w:rsid w:val="00FE13BA"/>
    <w:rsid w:val="00FE1468"/>
    <w:rsid w:val="00FE1652"/>
    <w:rsid w:val="00FE1729"/>
    <w:rsid w:val="00FE1791"/>
    <w:rsid w:val="00FE1A0F"/>
    <w:rsid w:val="00FE1B7F"/>
    <w:rsid w:val="00FE1D3D"/>
    <w:rsid w:val="00FE1DEB"/>
    <w:rsid w:val="00FE2001"/>
    <w:rsid w:val="00FE2055"/>
    <w:rsid w:val="00FE20AB"/>
    <w:rsid w:val="00FE22FE"/>
    <w:rsid w:val="00FE23C2"/>
    <w:rsid w:val="00FE2555"/>
    <w:rsid w:val="00FE256F"/>
    <w:rsid w:val="00FE257D"/>
    <w:rsid w:val="00FE27EF"/>
    <w:rsid w:val="00FE2A77"/>
    <w:rsid w:val="00FE2AC6"/>
    <w:rsid w:val="00FE2B7B"/>
    <w:rsid w:val="00FE2BCC"/>
    <w:rsid w:val="00FE2DB5"/>
    <w:rsid w:val="00FE2EAB"/>
    <w:rsid w:val="00FE2FBC"/>
    <w:rsid w:val="00FE308C"/>
    <w:rsid w:val="00FE3100"/>
    <w:rsid w:val="00FE3271"/>
    <w:rsid w:val="00FE32E5"/>
    <w:rsid w:val="00FE3436"/>
    <w:rsid w:val="00FE3439"/>
    <w:rsid w:val="00FE3456"/>
    <w:rsid w:val="00FE34D4"/>
    <w:rsid w:val="00FE357E"/>
    <w:rsid w:val="00FE36B0"/>
    <w:rsid w:val="00FE36BA"/>
    <w:rsid w:val="00FE3768"/>
    <w:rsid w:val="00FE3840"/>
    <w:rsid w:val="00FE3A2B"/>
    <w:rsid w:val="00FE3B69"/>
    <w:rsid w:val="00FE3D20"/>
    <w:rsid w:val="00FE3E25"/>
    <w:rsid w:val="00FE4263"/>
    <w:rsid w:val="00FE42F6"/>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559"/>
    <w:rsid w:val="00FE666A"/>
    <w:rsid w:val="00FE669C"/>
    <w:rsid w:val="00FE66F1"/>
    <w:rsid w:val="00FE6849"/>
    <w:rsid w:val="00FE699E"/>
    <w:rsid w:val="00FE6C0B"/>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19"/>
    <w:rsid w:val="00FF06BB"/>
    <w:rsid w:val="00FF08AB"/>
    <w:rsid w:val="00FF08BC"/>
    <w:rsid w:val="00FF096A"/>
    <w:rsid w:val="00FF0B3B"/>
    <w:rsid w:val="00FF0BBB"/>
    <w:rsid w:val="00FF0C0A"/>
    <w:rsid w:val="00FF0D13"/>
    <w:rsid w:val="00FF0F3E"/>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0D3"/>
    <w:rsid w:val="00FF2183"/>
    <w:rsid w:val="00FF220B"/>
    <w:rsid w:val="00FF25D3"/>
    <w:rsid w:val="00FF26EC"/>
    <w:rsid w:val="00FF2760"/>
    <w:rsid w:val="00FF27EA"/>
    <w:rsid w:val="00FF2945"/>
    <w:rsid w:val="00FF2A88"/>
    <w:rsid w:val="00FF2C2E"/>
    <w:rsid w:val="00FF2FD9"/>
    <w:rsid w:val="00FF305B"/>
    <w:rsid w:val="00FF305D"/>
    <w:rsid w:val="00FF3068"/>
    <w:rsid w:val="00FF31C5"/>
    <w:rsid w:val="00FF33AC"/>
    <w:rsid w:val="00FF3418"/>
    <w:rsid w:val="00FF3461"/>
    <w:rsid w:val="00FF348E"/>
    <w:rsid w:val="00FF364A"/>
    <w:rsid w:val="00FF37C5"/>
    <w:rsid w:val="00FF3A12"/>
    <w:rsid w:val="00FF3AEE"/>
    <w:rsid w:val="00FF3CAA"/>
    <w:rsid w:val="00FF3CFC"/>
    <w:rsid w:val="00FF3DAC"/>
    <w:rsid w:val="00FF3F00"/>
    <w:rsid w:val="00FF3F4B"/>
    <w:rsid w:val="00FF4129"/>
    <w:rsid w:val="00FF42AE"/>
    <w:rsid w:val="00FF4349"/>
    <w:rsid w:val="00FF43AF"/>
    <w:rsid w:val="00FF4709"/>
    <w:rsid w:val="00FF4782"/>
    <w:rsid w:val="00FF48E0"/>
    <w:rsid w:val="00FF49BB"/>
    <w:rsid w:val="00FF4A32"/>
    <w:rsid w:val="00FF4B2C"/>
    <w:rsid w:val="00FF4BC6"/>
    <w:rsid w:val="00FF4C55"/>
    <w:rsid w:val="00FF4C9B"/>
    <w:rsid w:val="00FF4D22"/>
    <w:rsid w:val="00FF4D96"/>
    <w:rsid w:val="00FF4EEC"/>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2B"/>
    <w:rsid w:val="00FF5D52"/>
    <w:rsid w:val="00FF5EFE"/>
    <w:rsid w:val="00FF5F76"/>
    <w:rsid w:val="00FF600A"/>
    <w:rsid w:val="00FF609A"/>
    <w:rsid w:val="00FF61BB"/>
    <w:rsid w:val="00FF6280"/>
    <w:rsid w:val="00FF629B"/>
    <w:rsid w:val="00FF6740"/>
    <w:rsid w:val="00FF6755"/>
    <w:rsid w:val="00FF6885"/>
    <w:rsid w:val="00FF6972"/>
    <w:rsid w:val="00FF6A99"/>
    <w:rsid w:val="00FF6CF6"/>
    <w:rsid w:val="00FF6D0C"/>
    <w:rsid w:val="00FF707C"/>
    <w:rsid w:val="00FF7153"/>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03E503"/>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8EA9B0A"/>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3EF460"/>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6A1CBBEE-F6EC-4B3F-A331-097E27ABF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7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C061AF"/>
    <w:pPr>
      <w:spacing w:after="0"/>
    </w:pPr>
  </w:style>
  <w:style w:type="character" w:customStyle="1" w:styleId="EndnoteTextChar">
    <w:name w:val="Endnote Text Char"/>
    <w:basedOn w:val="DefaultParagraphFont"/>
    <w:link w:val="EndnoteText"/>
    <w:rsid w:val="00C061AF"/>
    <w:rPr>
      <w:rFonts w:ascii="Times New Roman" w:hAnsi="Times New Roman"/>
      <w:lang w:eastAsia="en-US"/>
    </w:rPr>
  </w:style>
  <w:style w:type="character" w:styleId="EndnoteReference">
    <w:name w:val="endnote reference"/>
    <w:basedOn w:val="DefaultParagraphFont"/>
    <w:rsid w:val="00C061AF"/>
    <w:rPr>
      <w:vertAlign w:val="superscript"/>
    </w:rPr>
  </w:style>
  <w:style w:type="paragraph" w:customStyle="1" w:styleId="bullet1">
    <w:name w:val="bullet1"/>
    <w:basedOn w:val="Normal"/>
    <w:rsid w:val="003F6D6D"/>
    <w:pPr>
      <w:numPr>
        <w:numId w:val="14"/>
      </w:numPr>
      <w:autoSpaceDE/>
      <w:autoSpaceDN/>
      <w:adjustRightInd/>
      <w:spacing w:after="120"/>
      <w:jc w:val="both"/>
      <w:textAlignment w:val="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28291077">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330222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29424671">
      <w:bodyDiv w:val="1"/>
      <w:marLeft w:val="0"/>
      <w:marRight w:val="0"/>
      <w:marTop w:val="0"/>
      <w:marBottom w:val="0"/>
      <w:divBdr>
        <w:top w:val="none" w:sz="0" w:space="0" w:color="auto"/>
        <w:left w:val="none" w:sz="0" w:space="0" w:color="auto"/>
        <w:bottom w:val="none" w:sz="0" w:space="0" w:color="auto"/>
        <w:right w:val="none" w:sz="0" w:space="0" w:color="auto"/>
      </w:divBdr>
      <w:divsChild>
        <w:div w:id="1313288033">
          <w:marLeft w:val="360"/>
          <w:marRight w:val="0"/>
          <w:marTop w:val="200"/>
          <w:marBottom w:val="0"/>
          <w:divBdr>
            <w:top w:val="none" w:sz="0" w:space="0" w:color="auto"/>
            <w:left w:val="none" w:sz="0" w:space="0" w:color="auto"/>
            <w:bottom w:val="none" w:sz="0" w:space="0" w:color="auto"/>
            <w:right w:val="none" w:sz="0" w:space="0" w:color="auto"/>
          </w:divBdr>
        </w:div>
        <w:div w:id="1920752694">
          <w:marLeft w:val="360"/>
          <w:marRight w:val="0"/>
          <w:marTop w:val="200"/>
          <w:marBottom w:val="0"/>
          <w:divBdr>
            <w:top w:val="none" w:sz="0" w:space="0" w:color="auto"/>
            <w:left w:val="none" w:sz="0" w:space="0" w:color="auto"/>
            <w:bottom w:val="none" w:sz="0" w:space="0" w:color="auto"/>
            <w:right w:val="none" w:sz="0" w:space="0" w:color="auto"/>
          </w:divBdr>
        </w:div>
        <w:div w:id="1973174491">
          <w:marLeft w:val="360"/>
          <w:marRight w:val="0"/>
          <w:marTop w:val="200"/>
          <w:marBottom w:val="0"/>
          <w:divBdr>
            <w:top w:val="none" w:sz="0" w:space="0" w:color="auto"/>
            <w:left w:val="none" w:sz="0" w:space="0" w:color="auto"/>
            <w:bottom w:val="none" w:sz="0" w:space="0" w:color="auto"/>
            <w:right w:val="none" w:sz="0" w:space="0" w:color="auto"/>
          </w:divBdr>
        </w:div>
        <w:div w:id="1985356722">
          <w:marLeft w:val="360"/>
          <w:marRight w:val="0"/>
          <w:marTop w:val="200"/>
          <w:marBottom w:val="0"/>
          <w:divBdr>
            <w:top w:val="none" w:sz="0" w:space="0" w:color="auto"/>
            <w:left w:val="none" w:sz="0" w:space="0" w:color="auto"/>
            <w:bottom w:val="none" w:sz="0" w:space="0" w:color="auto"/>
            <w:right w:val="none" w:sz="0" w:space="0" w:color="auto"/>
          </w:divBdr>
        </w:div>
      </w:divsChild>
    </w:div>
    <w:div w:id="76214370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6166372">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85783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82ab6a2820df1aea1c49279b1e857273">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a94a5cfc8aeb8336942b1a429d1e8dd4"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AFB85-3C39-49C5-A487-FF0DF2307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www.w3.org/XML/1998/namespac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55203b47-d1d7-4393-ae6d-8c2601aa5758"/>
    <ds:schemaRef ds:uri="http://purl.org/dc/terms/"/>
    <ds:schemaRef ds:uri="http://purl.org/dc/dcmitype/"/>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145</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3433</CharactersWithSpaces>
  <SharedDoc>false</SharedDoc>
  <HLinks>
    <vt:vector size="6" baseType="variant">
      <vt:variant>
        <vt:i4>5046313</vt:i4>
      </vt:variant>
      <vt:variant>
        <vt:i4>0</vt:i4>
      </vt:variant>
      <vt:variant>
        <vt:i4>0</vt:i4>
      </vt:variant>
      <vt:variant>
        <vt:i4>5</vt:i4>
      </vt:variant>
      <vt:variant>
        <vt:lpwstr>mailto:daewon.lee@intel.com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cp:revision>
  <cp:lastPrinted>2011-11-13T09:49:00Z</cp:lastPrinted>
  <dcterms:created xsi:type="dcterms:W3CDTF">2025-05-09T18:20:00Z</dcterms:created>
  <dcterms:modified xsi:type="dcterms:W3CDTF">2025-05-09T18:20:00Z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